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778B5EB" w14:textId="4F812272" w:rsidR="00036757" w:rsidRPr="002503DB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  <w:bookmarkStart w:id="0" w:name="_Hlk201669405"/>
      <w:r w:rsidRPr="000F4DE3">
        <w:rPr>
          <w:rFonts w:ascii="Arial" w:eastAsia="Times New Roman" w:hAnsi="Arial" w:cs="Arial"/>
          <w:b/>
          <w:color w:val="231F20" w:themeColor="text1"/>
        </w:rPr>
        <w:t>Załącznik nr</w:t>
      </w:r>
      <w:r w:rsidR="00FE26EE">
        <w:rPr>
          <w:rFonts w:ascii="Arial" w:eastAsia="Times New Roman" w:hAnsi="Arial" w:cs="Arial"/>
          <w:b/>
          <w:color w:val="231F20" w:themeColor="text1"/>
        </w:rPr>
        <w:t xml:space="preserve"> </w:t>
      </w:r>
      <w:r w:rsidR="00D86074">
        <w:rPr>
          <w:rFonts w:ascii="Arial" w:eastAsia="Times New Roman" w:hAnsi="Arial" w:cs="Arial"/>
          <w:b/>
          <w:color w:val="231F20" w:themeColor="text1"/>
        </w:rPr>
        <w:t>8</w:t>
      </w:r>
      <w:r w:rsidRPr="000F4DE3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B5F35" w:rsidRPr="000F4DE3">
        <w:rPr>
          <w:rFonts w:ascii="Arial" w:eastAsia="Times New Roman" w:hAnsi="Arial" w:cs="Arial"/>
          <w:b/>
          <w:color w:val="231F20" w:themeColor="text1"/>
        </w:rPr>
        <w:t>OPAC/2/0000</w:t>
      </w:r>
      <w:r w:rsidR="00E761BB">
        <w:rPr>
          <w:rFonts w:ascii="Arial" w:eastAsia="Times New Roman" w:hAnsi="Arial" w:cs="Arial"/>
          <w:b/>
          <w:color w:val="231F20" w:themeColor="text1"/>
        </w:rPr>
        <w:t>27</w:t>
      </w:r>
      <w:r w:rsidR="00EB5F35" w:rsidRPr="000F4DE3">
        <w:rPr>
          <w:rFonts w:ascii="Arial" w:eastAsia="Times New Roman" w:hAnsi="Arial" w:cs="Arial"/>
          <w:b/>
          <w:color w:val="231F20" w:themeColor="text1"/>
        </w:rPr>
        <w:t>/2</w:t>
      </w:r>
      <w:r w:rsidR="0040144E">
        <w:rPr>
          <w:rFonts w:ascii="Arial" w:eastAsia="Times New Roman" w:hAnsi="Arial" w:cs="Arial"/>
          <w:b/>
          <w:color w:val="231F20" w:themeColor="text1"/>
        </w:rPr>
        <w:t>6</w:t>
      </w:r>
    </w:p>
    <w:bookmarkEnd w:id="0"/>
    <w:p w14:paraId="0CE7BA3D" w14:textId="77777777" w:rsidR="00036757" w:rsidRPr="002503DB" w:rsidRDefault="00036757" w:rsidP="00D15D75">
      <w:pPr>
        <w:pStyle w:val="Bezodstpw"/>
      </w:pPr>
    </w:p>
    <w:p w14:paraId="54C1CD05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29E3295C" w14:textId="7AE1113F" w:rsidR="00036757" w:rsidRPr="00A86278" w:rsidRDefault="00D46593" w:rsidP="00FE26EE">
      <w:pPr>
        <w:spacing w:after="60" w:line="276" w:lineRule="auto"/>
        <w:jc w:val="center"/>
        <w:rPr>
          <w:rFonts w:ascii="Arial" w:hAnsi="Arial" w:cs="Arial"/>
          <w:b/>
          <w:sz w:val="24"/>
          <w:szCs w:val="28"/>
          <w:u w:val="single"/>
        </w:rPr>
      </w:pPr>
      <w:r>
        <w:rPr>
          <w:rFonts w:ascii="Arial" w:hAnsi="Arial" w:cs="Arial"/>
          <w:b/>
          <w:sz w:val="24"/>
          <w:szCs w:val="28"/>
          <w:u w:val="single"/>
        </w:rPr>
        <w:t>Parametry techniczne</w:t>
      </w:r>
    </w:p>
    <w:p w14:paraId="6907DA07" w14:textId="5429DED7" w:rsidR="00FE26EE" w:rsidRDefault="00FE26EE" w:rsidP="00C83874">
      <w:pPr>
        <w:spacing w:after="60" w:line="276" w:lineRule="auto"/>
        <w:rPr>
          <w:rFonts w:ascii="Arial" w:hAnsi="Arial" w:cs="Arial"/>
          <w:bCs/>
        </w:rPr>
      </w:pPr>
    </w:p>
    <w:p w14:paraId="50B9C7F8" w14:textId="1EAD2F39" w:rsidR="004D7480" w:rsidRPr="004D7480" w:rsidRDefault="004D7480" w:rsidP="004D7480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4D7480">
        <w:rPr>
          <w:rFonts w:ascii="Arial" w:hAnsi="Arial" w:cs="Arial"/>
          <w:b/>
        </w:rPr>
        <w:t>Koszulka z długim rękawem w kolorze czerwonym lub szarym</w:t>
      </w:r>
    </w:p>
    <w:p w14:paraId="10FC9FCF" w14:textId="1369A271" w:rsidR="00AC5C1C" w:rsidRDefault="004D7480" w:rsidP="004D7480">
      <w:pPr>
        <w:spacing w:after="60" w:line="276" w:lineRule="auto"/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AC5C1C">
        <w:rPr>
          <w:rFonts w:ascii="Arial" w:hAnsi="Arial" w:cs="Arial"/>
          <w:bCs/>
        </w:rPr>
        <w:t>roducent oferowane</w:t>
      </w:r>
      <w:r>
        <w:rPr>
          <w:rFonts w:ascii="Arial" w:hAnsi="Arial" w:cs="Arial"/>
          <w:bCs/>
        </w:rPr>
        <w:t>j</w:t>
      </w:r>
      <w:r w:rsidR="00AC5C1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koszulki z długim rękawem</w:t>
      </w:r>
      <w:r w:rsidR="00AC5C1C">
        <w:rPr>
          <w:rFonts w:ascii="Arial" w:hAnsi="Arial" w:cs="Arial"/>
          <w:bCs/>
        </w:rPr>
        <w:t>: ………………………………….……………………………</w:t>
      </w:r>
    </w:p>
    <w:p w14:paraId="6E6DE087" w14:textId="4EC8A752" w:rsidR="00AC5C1C" w:rsidRPr="00C83874" w:rsidRDefault="00AC5C1C" w:rsidP="008156AC">
      <w:pPr>
        <w:spacing w:after="60" w:line="276" w:lineRule="auto"/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Model </w:t>
      </w:r>
      <w:r w:rsidR="004D7480">
        <w:rPr>
          <w:rFonts w:ascii="Arial" w:hAnsi="Arial" w:cs="Arial"/>
          <w:bCs/>
        </w:rPr>
        <w:t>oferowanej koszulki z długim rękawem</w:t>
      </w:r>
      <w:r>
        <w:rPr>
          <w:rFonts w:ascii="Arial" w:hAnsi="Arial" w:cs="Arial"/>
          <w:bCs/>
        </w:rPr>
        <w:t>: 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AB5D15" w:rsidRPr="00D15D75" w14:paraId="133C9FDC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7B6A735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5395AAC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45837BA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475E99BC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AB5D15" w:rsidRPr="001F369D" w14:paraId="5459BF83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7CD773E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40644177" w14:textId="07BDC6F8" w:rsidR="00AB5D15" w:rsidRPr="00DA740B" w:rsidRDefault="005400E6" w:rsidP="00D15D75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76B9265B" w14:textId="77777777" w:rsidR="00AB5D15" w:rsidRDefault="005400E6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  <w:p w14:paraId="6130580E" w14:textId="225A2CC5" w:rsidR="005400E6" w:rsidRPr="00DA740B" w:rsidRDefault="005400E6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16AF0B86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0F2C0C95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214E86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4724426F" w14:textId="1F86C5F2" w:rsidR="00AB5D15" w:rsidRPr="00DA740B" w:rsidRDefault="005400E6" w:rsidP="00D15D75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63711AEA" w14:textId="093C1A2E" w:rsidR="005400E6" w:rsidRDefault="005400E6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55156AB3" w14:textId="601EB9DB" w:rsidR="00AB5D15" w:rsidRPr="00DA740B" w:rsidRDefault="005400E6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31AB2EB8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66CB7B9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EB6B6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D83F589" w14:textId="6800A7EA" w:rsidR="00AB5D15" w:rsidRPr="00DA740B" w:rsidRDefault="008919AF" w:rsidP="00D15D75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1A6F3534" w14:textId="33ED767E" w:rsidR="00AB5D15" w:rsidRPr="00DA740B" w:rsidRDefault="008919AF" w:rsidP="00194DD5">
            <w:pPr>
              <w:pStyle w:val="Bezodstpw"/>
            </w:pPr>
            <w:r>
              <w:t xml:space="preserve">Bawełna </w:t>
            </w:r>
            <w:r w:rsidR="005400E6">
              <w:t>min. 90%</w:t>
            </w:r>
            <w:r w:rsidR="00814803">
              <w:t xml:space="preserve"> z domieszką </w:t>
            </w:r>
            <w:proofErr w:type="spellStart"/>
            <w:r w:rsidR="00814803">
              <w:t>elastanu</w:t>
            </w:r>
            <w:proofErr w:type="spellEnd"/>
          </w:p>
        </w:tc>
        <w:tc>
          <w:tcPr>
            <w:tcW w:w="4584" w:type="dxa"/>
            <w:vAlign w:val="center"/>
          </w:tcPr>
          <w:p w14:paraId="3758DAB7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7F6610CC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522DC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16B2C273" w14:textId="7EB98CFA" w:rsidR="00AB5D15" w:rsidRPr="00DA740B" w:rsidRDefault="005400E6" w:rsidP="00D15D75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62DA6E1F" w14:textId="428CD426" w:rsidR="00AB5D15" w:rsidRPr="00DA740B" w:rsidRDefault="005400E6" w:rsidP="00194DD5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70BF8BE0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055EC5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9F6F34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479D291" w14:textId="3229C8E5" w:rsidR="00AB5D15" w:rsidRPr="00DA740B" w:rsidRDefault="005400E6" w:rsidP="00D15D75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108FD2C1" w14:textId="2CDE7548" w:rsidR="00AB5D15" w:rsidRPr="00DA740B" w:rsidRDefault="005400E6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894F3ED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78CB1D4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FD28459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6A2BFF87" w14:textId="6955582F" w:rsidR="00AB5D15" w:rsidRPr="00DA740B" w:rsidRDefault="005400E6" w:rsidP="007C4D1A">
            <w:pPr>
              <w:pStyle w:val="Bezodstpw"/>
              <w:jc w:val="both"/>
            </w:pPr>
            <w:r w:rsidRPr="005400E6">
              <w:t>Rękawy, dół koszulki oraz dekolt wykończony szwem</w:t>
            </w:r>
          </w:p>
        </w:tc>
        <w:tc>
          <w:tcPr>
            <w:tcW w:w="4583" w:type="dxa"/>
            <w:vAlign w:val="center"/>
          </w:tcPr>
          <w:p w14:paraId="34F6DCE6" w14:textId="51F47B82" w:rsidR="00AB5D15" w:rsidRPr="00DA740B" w:rsidRDefault="005400E6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D852AE2" w14:textId="77777777" w:rsidR="00AB5D15" w:rsidRPr="00DA740B" w:rsidRDefault="00AB5D15" w:rsidP="00194DD5">
            <w:pPr>
              <w:pStyle w:val="Bezodstpw"/>
            </w:pPr>
          </w:p>
        </w:tc>
      </w:tr>
      <w:tr w:rsidR="00814803" w:rsidRPr="001F369D" w14:paraId="4E99CDD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6805960" w14:textId="7345275E" w:rsidR="00814803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583" w:type="dxa"/>
            <w:vAlign w:val="center"/>
          </w:tcPr>
          <w:p w14:paraId="14F1A413" w14:textId="23A198BA" w:rsidR="00814803" w:rsidRPr="005400E6" w:rsidRDefault="00814803" w:rsidP="00D15D75">
            <w:pPr>
              <w:pStyle w:val="Bezodstpw"/>
              <w:jc w:val="left"/>
            </w:pPr>
            <w:r>
              <w:t>C</w:t>
            </w:r>
            <w:r w:rsidRPr="00814803">
              <w:t xml:space="preserve">ertyfikat </w:t>
            </w:r>
            <w:proofErr w:type="spellStart"/>
            <w:r w:rsidRPr="00814803">
              <w:t>Oeko</w:t>
            </w:r>
            <w:proofErr w:type="spellEnd"/>
            <w:r w:rsidRPr="00814803">
              <w:t>-Tex standard 100 klasa II</w:t>
            </w:r>
          </w:p>
        </w:tc>
        <w:tc>
          <w:tcPr>
            <w:tcW w:w="4583" w:type="dxa"/>
            <w:vAlign w:val="center"/>
          </w:tcPr>
          <w:p w14:paraId="15302B78" w14:textId="4560F1A7" w:rsidR="00814803" w:rsidRDefault="00814803" w:rsidP="00194DD5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740067C4" w14:textId="77777777" w:rsidR="00814803" w:rsidRPr="00DA740B" w:rsidRDefault="00814803" w:rsidP="00194DD5">
            <w:pPr>
              <w:pStyle w:val="Bezodstpw"/>
            </w:pPr>
          </w:p>
        </w:tc>
      </w:tr>
      <w:tr w:rsidR="00AB5D15" w:rsidRPr="001F369D" w14:paraId="44205EDB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37A3F7" w14:textId="730A106D" w:rsidR="00AB5D15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AB5D15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F99E3F1" w14:textId="2D7BF48B" w:rsidR="00AB5D15" w:rsidRPr="001F369D" w:rsidRDefault="005400E6" w:rsidP="00D15D75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6DCA6AA4" w14:textId="0BF29FF6" w:rsidR="00AB5D15" w:rsidRPr="001F369D" w:rsidRDefault="007C4D1A" w:rsidP="00194DD5">
            <w:pPr>
              <w:pStyle w:val="Bezodstpw"/>
            </w:pPr>
            <w:r>
              <w:t>N</w:t>
            </w:r>
            <w:r w:rsidRPr="00814803">
              <w:t>adruk DTF przód i tył</w:t>
            </w:r>
          </w:p>
        </w:tc>
        <w:tc>
          <w:tcPr>
            <w:tcW w:w="4584" w:type="dxa"/>
            <w:vAlign w:val="center"/>
          </w:tcPr>
          <w:p w14:paraId="096A0A78" w14:textId="77777777" w:rsidR="00AB5D15" w:rsidRPr="001F369D" w:rsidRDefault="00AB5D15" w:rsidP="00194DD5">
            <w:pPr>
              <w:pStyle w:val="Bezodstpw"/>
            </w:pPr>
          </w:p>
        </w:tc>
      </w:tr>
      <w:tr w:rsidR="00AB5D15" w:rsidRPr="001F369D" w14:paraId="608C518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8E3D96B" w14:textId="0EDE8AF5" w:rsidR="00AB5D15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AB5D15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81899E3" w14:textId="3C2CCA36" w:rsidR="00AB5D15" w:rsidRPr="001F369D" w:rsidRDefault="00F903A7" w:rsidP="00D15D75">
            <w:pPr>
              <w:pStyle w:val="Bezodstpw"/>
              <w:jc w:val="left"/>
            </w:pPr>
            <w:r>
              <w:t xml:space="preserve">Krój </w:t>
            </w:r>
            <w:proofErr w:type="spellStart"/>
            <w:r w:rsidR="00814803"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72D48642" w14:textId="5394A6B0" w:rsidR="00AB5D15" w:rsidRPr="001F369D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E2F8849" w14:textId="77777777" w:rsidR="00AB5D15" w:rsidRPr="001F369D" w:rsidRDefault="00AB5D15" w:rsidP="00194DD5">
            <w:pPr>
              <w:pStyle w:val="Bezodstpw"/>
            </w:pPr>
          </w:p>
        </w:tc>
      </w:tr>
    </w:tbl>
    <w:p w14:paraId="3DA40B47" w14:textId="5CA6B0A5" w:rsidR="002344D3" w:rsidRDefault="002344D3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60DEC133" w14:textId="5CC8DE40" w:rsidR="00826F47" w:rsidRDefault="002344D3" w:rsidP="002344D3">
      <w:pPr>
        <w:spacing w:after="160" w:line="259" w:lineRule="auto"/>
        <w:jc w:val="left"/>
        <w:rPr>
          <w:rFonts w:ascii="Arial" w:hAnsi="Arial" w:cs="Arial"/>
          <w:bCs/>
          <w:sz w:val="22"/>
          <w:szCs w:val="24"/>
        </w:rPr>
      </w:pPr>
      <w:r>
        <w:rPr>
          <w:rFonts w:ascii="Arial" w:hAnsi="Arial" w:cs="Arial"/>
          <w:bCs/>
          <w:sz w:val="22"/>
          <w:szCs w:val="24"/>
        </w:rPr>
        <w:br w:type="page"/>
      </w:r>
    </w:p>
    <w:p w14:paraId="7DADB093" w14:textId="580C0E7B" w:rsidR="002344D3" w:rsidRDefault="002344D3" w:rsidP="002344D3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344D3">
        <w:rPr>
          <w:rFonts w:ascii="Arial" w:hAnsi="Arial" w:cs="Arial"/>
          <w:b/>
        </w:rPr>
        <w:lastRenderedPageBreak/>
        <w:t>Koszulka z krótki rękawem w kolorze czerwonym lub szarym</w:t>
      </w:r>
    </w:p>
    <w:p w14:paraId="23519190" w14:textId="7F74EC35" w:rsidR="002344D3" w:rsidRPr="002344D3" w:rsidRDefault="002344D3" w:rsidP="002344D3">
      <w:pPr>
        <w:spacing w:after="60" w:line="276" w:lineRule="auto"/>
        <w:ind w:left="567"/>
        <w:rPr>
          <w:rFonts w:ascii="Arial" w:hAnsi="Arial" w:cs="Arial"/>
          <w:bCs/>
        </w:rPr>
      </w:pPr>
      <w:r w:rsidRPr="002344D3">
        <w:rPr>
          <w:rFonts w:ascii="Arial" w:hAnsi="Arial" w:cs="Arial"/>
          <w:bCs/>
        </w:rPr>
        <w:t xml:space="preserve">Producent oferowanej koszulki z </w:t>
      </w:r>
      <w:r>
        <w:rPr>
          <w:rFonts w:ascii="Arial" w:hAnsi="Arial" w:cs="Arial"/>
          <w:bCs/>
        </w:rPr>
        <w:t>krótkim</w:t>
      </w:r>
      <w:r w:rsidRPr="002344D3">
        <w:rPr>
          <w:rFonts w:ascii="Arial" w:hAnsi="Arial" w:cs="Arial"/>
          <w:bCs/>
        </w:rPr>
        <w:t xml:space="preserve"> rękawem: ………………………………….……………………………</w:t>
      </w:r>
    </w:p>
    <w:p w14:paraId="0B4A129D" w14:textId="3E1D050F" w:rsidR="002344D3" w:rsidRPr="002344D3" w:rsidRDefault="002344D3" w:rsidP="002344D3">
      <w:pPr>
        <w:spacing w:after="60" w:line="276" w:lineRule="auto"/>
        <w:ind w:left="567"/>
        <w:rPr>
          <w:rFonts w:ascii="Arial" w:hAnsi="Arial" w:cs="Arial"/>
          <w:bCs/>
        </w:rPr>
      </w:pPr>
      <w:r w:rsidRPr="002344D3">
        <w:rPr>
          <w:rFonts w:ascii="Arial" w:hAnsi="Arial" w:cs="Arial"/>
          <w:bCs/>
        </w:rPr>
        <w:t xml:space="preserve">Model oferowanej koszulki z </w:t>
      </w:r>
      <w:r>
        <w:rPr>
          <w:rFonts w:ascii="Arial" w:hAnsi="Arial" w:cs="Arial"/>
          <w:bCs/>
        </w:rPr>
        <w:t>krótkim</w:t>
      </w:r>
      <w:r w:rsidRPr="002344D3">
        <w:rPr>
          <w:rFonts w:ascii="Arial" w:hAnsi="Arial" w:cs="Arial"/>
          <w:bCs/>
        </w:rPr>
        <w:t xml:space="preserve"> rękawem: 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2344D3" w:rsidRPr="00D15D75" w14:paraId="544FA3FB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3B8D316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486BE1B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0380276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0FC35990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2344D3" w:rsidRPr="001F369D" w14:paraId="2BB786CD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E52B6A5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16357EFB" w14:textId="77777777" w:rsidR="002344D3" w:rsidRPr="00DA740B" w:rsidRDefault="002344D3" w:rsidP="00C27776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1D552F03" w14:textId="77777777" w:rsidR="002344D3" w:rsidRDefault="002344D3" w:rsidP="00C27776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  <w:p w14:paraId="67F95909" w14:textId="77777777" w:rsidR="002344D3" w:rsidRPr="00DA740B" w:rsidRDefault="002344D3" w:rsidP="00C27776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63D98B07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252C53B5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ABB389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3B76FC0E" w14:textId="77777777" w:rsidR="002344D3" w:rsidRPr="00DA740B" w:rsidRDefault="002344D3" w:rsidP="00C27776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5EB080F2" w14:textId="77777777" w:rsidR="002344D3" w:rsidRDefault="002344D3" w:rsidP="00C27776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344FB847" w14:textId="77777777" w:rsidR="002344D3" w:rsidRPr="00DA740B" w:rsidRDefault="002344D3" w:rsidP="00C27776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715D5900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51F4A362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94003A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38D970C3" w14:textId="77777777" w:rsidR="002344D3" w:rsidRPr="00DA740B" w:rsidRDefault="002344D3" w:rsidP="00C27776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08C7AB74" w14:textId="77777777" w:rsidR="002344D3" w:rsidRPr="00DA740B" w:rsidRDefault="002344D3" w:rsidP="00C27776">
            <w:pPr>
              <w:pStyle w:val="Bezodstpw"/>
            </w:pPr>
            <w:r>
              <w:t xml:space="preserve">Bawełna min. 90% z domieszką </w:t>
            </w:r>
            <w:proofErr w:type="spellStart"/>
            <w:r>
              <w:t>elastanu</w:t>
            </w:r>
            <w:proofErr w:type="spellEnd"/>
          </w:p>
        </w:tc>
        <w:tc>
          <w:tcPr>
            <w:tcW w:w="4584" w:type="dxa"/>
            <w:vAlign w:val="center"/>
          </w:tcPr>
          <w:p w14:paraId="6F0946F9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0E0C48E4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12CDA3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0BC543D" w14:textId="77777777" w:rsidR="002344D3" w:rsidRPr="00DA740B" w:rsidRDefault="002344D3" w:rsidP="00C27776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73F85CFB" w14:textId="77777777" w:rsidR="002344D3" w:rsidRPr="00DA740B" w:rsidRDefault="002344D3" w:rsidP="00C27776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1A140B90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35312765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8550170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024D86A" w14:textId="77777777" w:rsidR="002344D3" w:rsidRPr="00DA740B" w:rsidRDefault="002344D3" w:rsidP="00C27776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608F3339" w14:textId="77777777" w:rsidR="002344D3" w:rsidRPr="00DA740B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0ACEDF1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0BAD7C9A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9C11673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3F86FB91" w14:textId="77777777" w:rsidR="002344D3" w:rsidRPr="00DA740B" w:rsidRDefault="002344D3" w:rsidP="007C4D1A">
            <w:pPr>
              <w:pStyle w:val="Bezodstpw"/>
              <w:jc w:val="both"/>
            </w:pPr>
            <w:r w:rsidRPr="005400E6">
              <w:t>Rękawy, dół koszulki oraz dekolt wykończony szwem</w:t>
            </w:r>
          </w:p>
        </w:tc>
        <w:tc>
          <w:tcPr>
            <w:tcW w:w="4583" w:type="dxa"/>
            <w:vAlign w:val="center"/>
          </w:tcPr>
          <w:p w14:paraId="386DAF96" w14:textId="77777777" w:rsidR="002344D3" w:rsidRPr="00DA740B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2F5D306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41FD45B0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991D73F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583" w:type="dxa"/>
            <w:vAlign w:val="center"/>
          </w:tcPr>
          <w:p w14:paraId="0AFB4150" w14:textId="77777777" w:rsidR="002344D3" w:rsidRPr="005400E6" w:rsidRDefault="002344D3" w:rsidP="00C27776">
            <w:pPr>
              <w:pStyle w:val="Bezodstpw"/>
              <w:jc w:val="left"/>
            </w:pPr>
            <w:r>
              <w:t>C</w:t>
            </w:r>
            <w:r w:rsidRPr="00814803">
              <w:t xml:space="preserve">ertyfikat </w:t>
            </w:r>
            <w:proofErr w:type="spellStart"/>
            <w:r w:rsidRPr="00814803">
              <w:t>Oeko</w:t>
            </w:r>
            <w:proofErr w:type="spellEnd"/>
            <w:r w:rsidRPr="00814803">
              <w:t>-Tex standard 100 klasa II</w:t>
            </w:r>
          </w:p>
        </w:tc>
        <w:tc>
          <w:tcPr>
            <w:tcW w:w="4583" w:type="dxa"/>
            <w:vAlign w:val="center"/>
          </w:tcPr>
          <w:p w14:paraId="64056118" w14:textId="77777777" w:rsidR="002344D3" w:rsidRDefault="002344D3" w:rsidP="00C27776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3D6AB70D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17486CA9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67543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316B5AC" w14:textId="3BC8BD1B" w:rsidR="002344D3" w:rsidRPr="001F369D" w:rsidRDefault="002344D3" w:rsidP="00C27776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69444C57" w14:textId="1C8189CB" w:rsidR="002344D3" w:rsidRPr="001F369D" w:rsidRDefault="007C4D1A" w:rsidP="00C27776">
            <w:pPr>
              <w:pStyle w:val="Bezodstpw"/>
            </w:pPr>
            <w:r>
              <w:t>N</w:t>
            </w:r>
            <w:r w:rsidRPr="00814803">
              <w:t>adruk DTF przód i tył</w:t>
            </w:r>
          </w:p>
        </w:tc>
        <w:tc>
          <w:tcPr>
            <w:tcW w:w="4584" w:type="dxa"/>
            <w:vAlign w:val="center"/>
          </w:tcPr>
          <w:p w14:paraId="7C31A308" w14:textId="77777777" w:rsidR="002344D3" w:rsidRPr="001F369D" w:rsidRDefault="002344D3" w:rsidP="00C27776">
            <w:pPr>
              <w:pStyle w:val="Bezodstpw"/>
            </w:pPr>
          </w:p>
        </w:tc>
      </w:tr>
      <w:tr w:rsidR="002344D3" w:rsidRPr="001F369D" w14:paraId="78935AFC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07D4185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0477902" w14:textId="77777777" w:rsidR="002344D3" w:rsidRPr="001F369D" w:rsidRDefault="002344D3" w:rsidP="00C27776">
            <w:pPr>
              <w:pStyle w:val="Bezodstpw"/>
              <w:jc w:val="left"/>
            </w:pPr>
            <w:r>
              <w:t xml:space="preserve">Krój </w:t>
            </w:r>
            <w:proofErr w:type="spellStart"/>
            <w:r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00FA3EF0" w14:textId="77777777" w:rsidR="002344D3" w:rsidRPr="001F369D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B4D1E62" w14:textId="77777777" w:rsidR="002344D3" w:rsidRPr="001F369D" w:rsidRDefault="002344D3" w:rsidP="00C27776">
            <w:pPr>
              <w:pStyle w:val="Bezodstpw"/>
            </w:pPr>
          </w:p>
        </w:tc>
      </w:tr>
    </w:tbl>
    <w:p w14:paraId="39C4888E" w14:textId="77777777" w:rsidR="002344D3" w:rsidRPr="002344D3" w:rsidRDefault="002344D3" w:rsidP="002344D3">
      <w:pPr>
        <w:pStyle w:val="Akapitzlist"/>
        <w:spacing w:after="60" w:line="276" w:lineRule="auto"/>
        <w:ind w:left="426"/>
        <w:rPr>
          <w:rFonts w:ascii="Arial" w:hAnsi="Arial" w:cs="Arial"/>
          <w:b/>
        </w:rPr>
      </w:pPr>
    </w:p>
    <w:p w14:paraId="0163A2AE" w14:textId="205299E5" w:rsidR="00AB5D15" w:rsidRDefault="008156AC" w:rsidP="008156AC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8156AC">
        <w:rPr>
          <w:rFonts w:ascii="Arial" w:hAnsi="Arial" w:cs="Arial"/>
          <w:b/>
        </w:rPr>
        <w:t>Koszulka polo w kolorze czerwonym lub szarym</w:t>
      </w:r>
    </w:p>
    <w:p w14:paraId="74E56214" w14:textId="521AE63B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Producent oferowanej koszulki </w:t>
      </w:r>
      <w:r>
        <w:rPr>
          <w:rFonts w:ascii="Arial" w:hAnsi="Arial" w:cs="Arial"/>
          <w:bCs/>
        </w:rPr>
        <w:t>polo</w:t>
      </w:r>
      <w:r w:rsidRPr="008156AC">
        <w:rPr>
          <w:rFonts w:ascii="Arial" w:hAnsi="Arial" w:cs="Arial"/>
          <w:bCs/>
        </w:rPr>
        <w:t>: ………………………………….……………………………</w:t>
      </w:r>
      <w:r>
        <w:rPr>
          <w:rFonts w:ascii="Arial" w:hAnsi="Arial" w:cs="Arial"/>
          <w:bCs/>
        </w:rPr>
        <w:t>………………</w:t>
      </w:r>
    </w:p>
    <w:p w14:paraId="1EF097D2" w14:textId="46028F0C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Model oferowanej koszulki </w:t>
      </w:r>
      <w:r>
        <w:rPr>
          <w:rFonts w:ascii="Arial" w:hAnsi="Arial" w:cs="Arial"/>
          <w:bCs/>
        </w:rPr>
        <w:t>polo</w:t>
      </w:r>
      <w:r w:rsidRPr="008156AC">
        <w:rPr>
          <w:rFonts w:ascii="Arial" w:hAnsi="Arial" w:cs="Arial"/>
          <w:bCs/>
        </w:rPr>
        <w:t>: ………………………………….…………………………………</w:t>
      </w:r>
      <w:r>
        <w:rPr>
          <w:rFonts w:ascii="Arial" w:hAnsi="Arial" w:cs="Arial"/>
          <w:bCs/>
        </w:rPr>
        <w:t>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F903A7" w:rsidRPr="00D15D75" w14:paraId="6A33A6C5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A1950A2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3837622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3FBCF2B1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4EB7548E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F903A7" w:rsidRPr="001F369D" w14:paraId="7660228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91D5F1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27C95A7D" w14:textId="77777777" w:rsidR="00F903A7" w:rsidRPr="00DA740B" w:rsidRDefault="00F903A7" w:rsidP="006C1AB2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72A14260" w14:textId="77777777" w:rsidR="00F903A7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  <w:p w14:paraId="2F7C5C54" w14:textId="77777777" w:rsidR="00F903A7" w:rsidRPr="00DA740B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50EEDB4E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5FCDB85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119F4DA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3BD33E9D" w14:textId="77777777" w:rsidR="00F903A7" w:rsidRPr="00DA740B" w:rsidRDefault="00F903A7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3215EAB2" w14:textId="77777777" w:rsidR="00F903A7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DD98A74" w14:textId="77777777" w:rsidR="00F903A7" w:rsidRPr="00DA740B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6DA14B2C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A2D6A24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24D377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9D1667C" w14:textId="18C91C67" w:rsidR="00F903A7" w:rsidRPr="00DA740B" w:rsidRDefault="008919AF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4155460A" w14:textId="6A0241B2" w:rsidR="00F903A7" w:rsidRPr="00DA740B" w:rsidRDefault="008919AF" w:rsidP="00194DD5">
            <w:pPr>
              <w:pStyle w:val="Bezodstpw"/>
            </w:pPr>
            <w:r>
              <w:t xml:space="preserve">Bawełna </w:t>
            </w:r>
            <w:r w:rsidR="00F903A7">
              <w:t>min. 90%</w:t>
            </w:r>
          </w:p>
        </w:tc>
        <w:tc>
          <w:tcPr>
            <w:tcW w:w="4584" w:type="dxa"/>
            <w:vAlign w:val="center"/>
          </w:tcPr>
          <w:p w14:paraId="7F6CC0CD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9CBDC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B4DAFB0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3E59A6CA" w14:textId="77777777" w:rsidR="00F903A7" w:rsidRPr="00DA740B" w:rsidRDefault="00F903A7" w:rsidP="006C1AB2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10606189" w14:textId="77777777" w:rsidR="00F903A7" w:rsidRPr="00DA740B" w:rsidRDefault="00F903A7" w:rsidP="00194DD5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5C8A898D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73805A26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DE061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5C9C2BAB" w14:textId="77777777" w:rsidR="00F903A7" w:rsidRPr="00DA740B" w:rsidRDefault="00F903A7" w:rsidP="006C1AB2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6E44295E" w14:textId="77777777" w:rsidR="00F903A7" w:rsidRPr="00DA740B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47F3EAB7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237AC8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489FDB9" w14:textId="21AB37D0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</w:t>
            </w:r>
          </w:p>
        </w:tc>
        <w:tc>
          <w:tcPr>
            <w:tcW w:w="4583" w:type="dxa"/>
            <w:vAlign w:val="center"/>
          </w:tcPr>
          <w:p w14:paraId="1CD78830" w14:textId="7181FADB" w:rsidR="00F903A7" w:rsidRPr="005400E6" w:rsidRDefault="00F903A7" w:rsidP="006C1AB2">
            <w:pPr>
              <w:pStyle w:val="Bezodstpw"/>
              <w:jc w:val="left"/>
            </w:pPr>
            <w:r w:rsidRPr="00F903A7">
              <w:t>Plisa z dwoma guzikami w kolorze koszulki</w:t>
            </w:r>
          </w:p>
        </w:tc>
        <w:tc>
          <w:tcPr>
            <w:tcW w:w="4583" w:type="dxa"/>
            <w:vAlign w:val="center"/>
          </w:tcPr>
          <w:p w14:paraId="13905515" w14:textId="492297D1" w:rsidR="00F903A7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31CD096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90954A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0F64AF" w14:textId="5F26EC06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F96513C" w14:textId="0C2B27AB" w:rsidR="00F903A7" w:rsidRPr="00DA740B" w:rsidRDefault="00F903A7" w:rsidP="006C1AB2">
            <w:pPr>
              <w:pStyle w:val="Bezodstpw"/>
              <w:jc w:val="left"/>
            </w:pPr>
            <w:r w:rsidRPr="005400E6">
              <w:t>Rękawy</w:t>
            </w:r>
            <w:r>
              <w:t xml:space="preserve"> oraz</w:t>
            </w:r>
            <w:r w:rsidRPr="005400E6">
              <w:t xml:space="preserve"> dół koszulki wykończony szwem</w:t>
            </w:r>
          </w:p>
        </w:tc>
        <w:tc>
          <w:tcPr>
            <w:tcW w:w="4583" w:type="dxa"/>
            <w:vAlign w:val="center"/>
          </w:tcPr>
          <w:p w14:paraId="54B74576" w14:textId="77777777" w:rsidR="00F903A7" w:rsidRPr="00DA740B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5F0917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53355640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01FCAB" w14:textId="0317B24C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1246E153" w14:textId="0F4620DC" w:rsidR="00F903A7" w:rsidRPr="005400E6" w:rsidRDefault="00F903A7" w:rsidP="007C4D1A">
            <w:pPr>
              <w:pStyle w:val="Bezodstpw"/>
              <w:jc w:val="both"/>
            </w:pPr>
            <w:r w:rsidRPr="00F903A7">
              <w:t>Kołnierzyk z dzianiny ściągaczowej wzmocniony taśmą</w:t>
            </w:r>
          </w:p>
        </w:tc>
        <w:tc>
          <w:tcPr>
            <w:tcW w:w="4583" w:type="dxa"/>
            <w:vAlign w:val="center"/>
          </w:tcPr>
          <w:p w14:paraId="443EDF48" w14:textId="450F63BC" w:rsidR="00F903A7" w:rsidRDefault="0040144E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B08947D" w14:textId="77777777" w:rsidR="00F903A7" w:rsidRPr="00DA740B" w:rsidRDefault="00F903A7" w:rsidP="00194DD5">
            <w:pPr>
              <w:pStyle w:val="Bezodstpw"/>
            </w:pPr>
          </w:p>
        </w:tc>
      </w:tr>
      <w:tr w:rsidR="002344D3" w:rsidRPr="001F369D" w14:paraId="17334986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D463E6" w14:textId="5F3964AD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583" w:type="dxa"/>
            <w:vAlign w:val="center"/>
          </w:tcPr>
          <w:p w14:paraId="5F0946E5" w14:textId="77777777" w:rsidR="002344D3" w:rsidRPr="005400E6" w:rsidRDefault="002344D3" w:rsidP="00C27776">
            <w:pPr>
              <w:pStyle w:val="Bezodstpw"/>
              <w:jc w:val="left"/>
            </w:pPr>
            <w:r>
              <w:t>C</w:t>
            </w:r>
            <w:r w:rsidRPr="00814803">
              <w:t xml:space="preserve">ertyfikat </w:t>
            </w:r>
            <w:proofErr w:type="spellStart"/>
            <w:r w:rsidRPr="00814803">
              <w:t>Oeko</w:t>
            </w:r>
            <w:proofErr w:type="spellEnd"/>
            <w:r w:rsidRPr="00814803">
              <w:t>-Tex standard 100 klasa II</w:t>
            </w:r>
          </w:p>
        </w:tc>
        <w:tc>
          <w:tcPr>
            <w:tcW w:w="4583" w:type="dxa"/>
            <w:vAlign w:val="center"/>
          </w:tcPr>
          <w:p w14:paraId="01F19EF4" w14:textId="77777777" w:rsidR="002344D3" w:rsidRDefault="002344D3" w:rsidP="00C27776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2D6BAF5D" w14:textId="77777777" w:rsidR="002344D3" w:rsidRPr="00DA740B" w:rsidRDefault="002344D3" w:rsidP="00C27776">
            <w:pPr>
              <w:pStyle w:val="Bezodstpw"/>
            </w:pPr>
          </w:p>
        </w:tc>
      </w:tr>
      <w:tr w:rsidR="00F903A7" w:rsidRPr="001F369D" w14:paraId="65242BE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25C09A" w14:textId="72FB6D12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344D3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25AB9B4" w14:textId="16756A1F" w:rsidR="00F903A7" w:rsidRPr="001F369D" w:rsidRDefault="00F903A7" w:rsidP="00AD2566">
            <w:pPr>
              <w:pStyle w:val="Bezodstpw"/>
              <w:jc w:val="both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0D92E0AC" w14:textId="72128488" w:rsidR="00F903A7" w:rsidRPr="001F369D" w:rsidRDefault="007C4D1A" w:rsidP="00194DD5">
            <w:pPr>
              <w:pStyle w:val="Bezodstpw"/>
            </w:pPr>
            <w:r>
              <w:t>H</w:t>
            </w:r>
            <w:r w:rsidRPr="002344D3">
              <w:t>aft przód i nadruk DTF z</w:t>
            </w:r>
            <w:r w:rsidR="000D3D7B">
              <w:t xml:space="preserve"> </w:t>
            </w:r>
            <w:r w:rsidRPr="002344D3">
              <w:t>tyłu</w:t>
            </w:r>
          </w:p>
        </w:tc>
        <w:tc>
          <w:tcPr>
            <w:tcW w:w="4584" w:type="dxa"/>
            <w:vAlign w:val="center"/>
          </w:tcPr>
          <w:p w14:paraId="56C1D563" w14:textId="77777777" w:rsidR="00F903A7" w:rsidRPr="001F369D" w:rsidRDefault="00F903A7" w:rsidP="00194DD5">
            <w:pPr>
              <w:pStyle w:val="Bezodstpw"/>
            </w:pPr>
          </w:p>
        </w:tc>
      </w:tr>
      <w:tr w:rsidR="00F903A7" w:rsidRPr="001F369D" w14:paraId="16B567D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7B611B1" w14:textId="7CA95B19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344D3">
              <w:rPr>
                <w:b/>
                <w:bCs/>
              </w:rPr>
              <w:t>1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ED19109" w14:textId="0D11722F" w:rsidR="00F903A7" w:rsidRPr="001F369D" w:rsidRDefault="00F903A7" w:rsidP="006C1AB2">
            <w:pPr>
              <w:pStyle w:val="Bezodstpw"/>
              <w:jc w:val="left"/>
            </w:pPr>
            <w:r>
              <w:t xml:space="preserve">Krój </w:t>
            </w:r>
            <w:proofErr w:type="spellStart"/>
            <w:r w:rsidR="002344D3"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28B5E907" w14:textId="77777777" w:rsidR="00F903A7" w:rsidRPr="001F369D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5B97474" w14:textId="77777777" w:rsidR="00F903A7" w:rsidRPr="001F369D" w:rsidRDefault="00F903A7" w:rsidP="00194DD5">
            <w:pPr>
              <w:pStyle w:val="Bezodstpw"/>
            </w:pPr>
          </w:p>
        </w:tc>
      </w:tr>
    </w:tbl>
    <w:p w14:paraId="7C6B5F6D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3FB0E4FA" w14:textId="0EC75BED" w:rsidR="008156AC" w:rsidRDefault="008156AC" w:rsidP="008156AC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Bluza </w:t>
      </w:r>
      <w:proofErr w:type="spellStart"/>
      <w:r>
        <w:rPr>
          <w:rFonts w:ascii="Arial" w:hAnsi="Arial" w:cs="Arial"/>
          <w:b/>
        </w:rPr>
        <w:t>polarowa</w:t>
      </w:r>
      <w:proofErr w:type="spellEnd"/>
      <w:r>
        <w:rPr>
          <w:rFonts w:ascii="Arial" w:hAnsi="Arial" w:cs="Arial"/>
          <w:b/>
        </w:rPr>
        <w:t xml:space="preserve"> </w:t>
      </w:r>
      <w:r w:rsidRPr="008156AC">
        <w:rPr>
          <w:rFonts w:ascii="Arial" w:hAnsi="Arial" w:cs="Arial"/>
          <w:b/>
        </w:rPr>
        <w:t>w kolorze czerwonym lub szarym</w:t>
      </w:r>
    </w:p>
    <w:p w14:paraId="4D18E4E5" w14:textId="1C172F56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Producent oferowanej </w:t>
      </w:r>
      <w:r>
        <w:rPr>
          <w:rFonts w:ascii="Arial" w:hAnsi="Arial" w:cs="Arial"/>
          <w:bCs/>
        </w:rPr>
        <w:t xml:space="preserve">bluzy </w:t>
      </w:r>
      <w:proofErr w:type="spellStart"/>
      <w:r>
        <w:rPr>
          <w:rFonts w:ascii="Arial" w:hAnsi="Arial" w:cs="Arial"/>
          <w:bCs/>
        </w:rPr>
        <w:t>polarowej</w:t>
      </w:r>
      <w:proofErr w:type="spellEnd"/>
      <w:r w:rsidRPr="008156AC">
        <w:rPr>
          <w:rFonts w:ascii="Arial" w:hAnsi="Arial" w:cs="Arial"/>
          <w:bCs/>
        </w:rPr>
        <w:t>: ………………………………….…………………………………………</w:t>
      </w:r>
    </w:p>
    <w:p w14:paraId="4F1203D3" w14:textId="756D4C02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Model oferowanej </w:t>
      </w:r>
      <w:r>
        <w:rPr>
          <w:rFonts w:ascii="Arial" w:hAnsi="Arial" w:cs="Arial"/>
          <w:bCs/>
        </w:rPr>
        <w:t>bluzy</w:t>
      </w:r>
      <w:r w:rsidRPr="008156AC">
        <w:rPr>
          <w:rFonts w:ascii="Arial" w:hAnsi="Arial" w:cs="Arial"/>
          <w:bCs/>
        </w:rPr>
        <w:t xml:space="preserve"> </w:t>
      </w:r>
      <w:proofErr w:type="spellStart"/>
      <w:r w:rsidRPr="008156AC">
        <w:rPr>
          <w:rFonts w:ascii="Arial" w:hAnsi="Arial" w:cs="Arial"/>
          <w:bCs/>
        </w:rPr>
        <w:t>pol</w:t>
      </w:r>
      <w:r>
        <w:rPr>
          <w:rFonts w:ascii="Arial" w:hAnsi="Arial" w:cs="Arial"/>
          <w:bCs/>
        </w:rPr>
        <w:t>arowej</w:t>
      </w:r>
      <w:proofErr w:type="spellEnd"/>
      <w:r w:rsidRPr="008156AC">
        <w:rPr>
          <w:rFonts w:ascii="Arial" w:hAnsi="Arial" w:cs="Arial"/>
          <w:bCs/>
        </w:rPr>
        <w:t>: ………………………………….……………………………………………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F903A7" w:rsidRPr="00D15D75" w14:paraId="7F05F37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023A7B7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2E5C869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4462F14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1388B7F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F903A7" w:rsidRPr="001F369D" w14:paraId="098A95A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5AF92C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1715E314" w14:textId="263CB783" w:rsidR="00F903A7" w:rsidRPr="00DA740B" w:rsidRDefault="00F903A7" w:rsidP="006C1AB2">
            <w:pPr>
              <w:pStyle w:val="Bezodstpw"/>
              <w:jc w:val="left"/>
            </w:pPr>
            <w:r>
              <w:t xml:space="preserve">Kolor </w:t>
            </w:r>
            <w:r w:rsidR="00C43EFB">
              <w:t>bluzy</w:t>
            </w:r>
          </w:p>
        </w:tc>
        <w:tc>
          <w:tcPr>
            <w:tcW w:w="4583" w:type="dxa"/>
            <w:vAlign w:val="center"/>
          </w:tcPr>
          <w:p w14:paraId="3DB544CA" w14:textId="77777777" w:rsidR="00F903A7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  <w:p w14:paraId="6E1CE102" w14:textId="77777777" w:rsidR="00F903A7" w:rsidRPr="00DA740B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64F0EB9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F235E6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49C48C4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1AA04EE9" w14:textId="77777777" w:rsidR="00F903A7" w:rsidRPr="00DA740B" w:rsidRDefault="00F903A7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130013F8" w14:textId="77777777" w:rsidR="00F903A7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50AC3F9" w14:textId="77777777" w:rsidR="00F903A7" w:rsidRPr="00DA740B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090CE7C0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8FDF3F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AE8A0D5" w14:textId="77777777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96ECCF0" w14:textId="7E7CF976" w:rsidR="00F903A7" w:rsidRPr="00DA740B" w:rsidRDefault="00F903A7" w:rsidP="00F903A7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5AB910EA" w14:textId="221AF5BE" w:rsidR="00F903A7" w:rsidRPr="00DA740B" w:rsidRDefault="00F903A7" w:rsidP="00194DD5">
            <w:pPr>
              <w:pStyle w:val="Bezodstpw"/>
            </w:pPr>
            <w:r>
              <w:t>Min. 330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08CAD94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DA229E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18665DC" w14:textId="77777777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BFE9C29" w14:textId="150B0200" w:rsidR="00F903A7" w:rsidRPr="00DA740B" w:rsidRDefault="00194DD5" w:rsidP="007C4D1A">
            <w:pPr>
              <w:pStyle w:val="Bezodstpw"/>
              <w:jc w:val="both"/>
            </w:pPr>
            <w:r w:rsidRPr="00194DD5">
              <w:t xml:space="preserve">Kostkowy zamek błyskawiczny na całej długości </w:t>
            </w:r>
            <w:r w:rsidR="00E9271F">
              <w:t>oraz w bocznych kieszeniach</w:t>
            </w:r>
          </w:p>
        </w:tc>
        <w:tc>
          <w:tcPr>
            <w:tcW w:w="4583" w:type="dxa"/>
            <w:vAlign w:val="center"/>
          </w:tcPr>
          <w:p w14:paraId="5E83E1BF" w14:textId="26EF2BC5" w:rsidR="00E9271F" w:rsidRDefault="00E9271F" w:rsidP="00E9271F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r>
              <w:t>lub czarny</w:t>
            </w:r>
          </w:p>
          <w:p w14:paraId="01B9B8D3" w14:textId="37C172D5" w:rsidR="00F903A7" w:rsidRPr="00DA740B" w:rsidRDefault="00E9271F" w:rsidP="00E9271F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r>
              <w:t>lub czarny</w:t>
            </w:r>
          </w:p>
        </w:tc>
        <w:tc>
          <w:tcPr>
            <w:tcW w:w="4584" w:type="dxa"/>
            <w:vAlign w:val="center"/>
          </w:tcPr>
          <w:p w14:paraId="4CF427A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6F786A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05B3851" w14:textId="4F57B5E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903A7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68C77A7" w14:textId="38B79370" w:rsidR="00F903A7" w:rsidRPr="005400E6" w:rsidRDefault="00194DD5" w:rsidP="007C4D1A">
            <w:pPr>
              <w:pStyle w:val="Bezodstpw"/>
              <w:jc w:val="both"/>
            </w:pPr>
            <w:r w:rsidRPr="00194DD5">
              <w:t>Łokcie oraz ramiona pokryte wodoodpornym, odpornym na ścieranie materiałem w kolorze polara</w:t>
            </w:r>
          </w:p>
        </w:tc>
        <w:tc>
          <w:tcPr>
            <w:tcW w:w="4583" w:type="dxa"/>
            <w:vAlign w:val="center"/>
          </w:tcPr>
          <w:p w14:paraId="05D7482B" w14:textId="6043FF06" w:rsidR="00F903A7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EF84EE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4A5E366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0F577E1" w14:textId="7EAF8B4D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404C9F4" w14:textId="67A2B61C" w:rsidR="00F903A7" w:rsidRPr="00DA740B" w:rsidRDefault="00194DD5" w:rsidP="00F903A7">
            <w:pPr>
              <w:pStyle w:val="Bezodstpw"/>
              <w:jc w:val="left"/>
            </w:pPr>
            <w:r w:rsidRPr="00194DD5">
              <w:t>Odpinany kaptur</w:t>
            </w:r>
          </w:p>
        </w:tc>
        <w:tc>
          <w:tcPr>
            <w:tcW w:w="4583" w:type="dxa"/>
            <w:vAlign w:val="center"/>
          </w:tcPr>
          <w:p w14:paraId="06C47FF8" w14:textId="58DBF5A7" w:rsidR="00F903A7" w:rsidRPr="00DA740B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B6DF6E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6B34C7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116D9C" w14:textId="5DB357AE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903A7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6A6E44C" w14:textId="34246266" w:rsidR="00F903A7" w:rsidRPr="005400E6" w:rsidRDefault="00194DD5" w:rsidP="00F903A7">
            <w:pPr>
              <w:pStyle w:val="Bezodstpw"/>
              <w:jc w:val="left"/>
            </w:pPr>
            <w:r w:rsidRPr="00194DD5">
              <w:t>Dolny ściągacz regulowany gumką ze stoperami</w:t>
            </w:r>
          </w:p>
        </w:tc>
        <w:tc>
          <w:tcPr>
            <w:tcW w:w="4583" w:type="dxa"/>
            <w:vAlign w:val="center"/>
          </w:tcPr>
          <w:p w14:paraId="1B90FD5F" w14:textId="68C24874" w:rsidR="00F903A7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454DD1C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71501172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7897482" w14:textId="233FB75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F475BB2" w14:textId="4431045C" w:rsidR="00F903A7" w:rsidRPr="00DA740B" w:rsidRDefault="00194DD5" w:rsidP="00F903A7">
            <w:pPr>
              <w:pStyle w:val="Bezodstpw"/>
              <w:jc w:val="left"/>
            </w:pPr>
            <w:r w:rsidRPr="00194DD5">
              <w:t>Rękawy zakończone mankietem</w:t>
            </w:r>
          </w:p>
        </w:tc>
        <w:tc>
          <w:tcPr>
            <w:tcW w:w="4583" w:type="dxa"/>
            <w:vAlign w:val="center"/>
          </w:tcPr>
          <w:p w14:paraId="2F95858B" w14:textId="02C16051" w:rsidR="00F903A7" w:rsidRPr="00DA740B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6310316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319AF9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BA33EF" w14:textId="5CC13AB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D67127F" w14:textId="529D790D" w:rsidR="00F903A7" w:rsidRPr="001F369D" w:rsidRDefault="00194DD5" w:rsidP="00F903A7">
            <w:pPr>
              <w:pStyle w:val="Bezodstpw"/>
              <w:jc w:val="left"/>
            </w:pPr>
            <w:r w:rsidRPr="00194DD5">
              <w:t xml:space="preserve">Wykończenie </w:t>
            </w:r>
            <w:proofErr w:type="spellStart"/>
            <w:r w:rsidRPr="00194DD5">
              <w:t>antypillingowe</w:t>
            </w:r>
            <w:proofErr w:type="spellEnd"/>
          </w:p>
        </w:tc>
        <w:tc>
          <w:tcPr>
            <w:tcW w:w="4583" w:type="dxa"/>
            <w:vAlign w:val="center"/>
          </w:tcPr>
          <w:p w14:paraId="663D4E3A" w14:textId="6B1E38D5" w:rsidR="00F903A7" w:rsidRPr="001F369D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8EEFAD5" w14:textId="77777777" w:rsidR="00F903A7" w:rsidRPr="001F369D" w:rsidRDefault="00F903A7" w:rsidP="00194DD5">
            <w:pPr>
              <w:pStyle w:val="Bezodstpw"/>
            </w:pPr>
          </w:p>
        </w:tc>
      </w:tr>
      <w:tr w:rsidR="00F903A7" w:rsidRPr="001F369D" w14:paraId="2D8CB81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7146FB" w14:textId="126D9DA6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3BD0E4E" w14:textId="5ABC0E23" w:rsidR="00F903A7" w:rsidRPr="001F369D" w:rsidRDefault="00194DD5" w:rsidP="00F903A7">
            <w:pPr>
              <w:pStyle w:val="Bezodstpw"/>
              <w:jc w:val="left"/>
            </w:pPr>
            <w:r w:rsidRPr="00194DD5">
              <w:t>Bez podszewki</w:t>
            </w:r>
          </w:p>
        </w:tc>
        <w:tc>
          <w:tcPr>
            <w:tcW w:w="4583" w:type="dxa"/>
            <w:vAlign w:val="center"/>
          </w:tcPr>
          <w:p w14:paraId="36DAC1BE" w14:textId="655E5474" w:rsidR="00F903A7" w:rsidRPr="001F369D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1477629" w14:textId="77777777" w:rsidR="00F903A7" w:rsidRPr="001F369D" w:rsidRDefault="00F903A7" w:rsidP="00194DD5">
            <w:pPr>
              <w:pStyle w:val="Bezodstpw"/>
            </w:pPr>
          </w:p>
        </w:tc>
      </w:tr>
      <w:tr w:rsidR="00194DD5" w:rsidRPr="001F369D" w14:paraId="3CD037B9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9F5F3AB" w14:textId="15FDDAEA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B91C994" w14:textId="647C096B" w:rsidR="00194DD5" w:rsidRPr="00194DD5" w:rsidRDefault="00194DD5" w:rsidP="00F903A7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50938A2C" w14:textId="10CFDAEC" w:rsidR="00194DD5" w:rsidRDefault="00194DD5" w:rsidP="00194DD5">
            <w:pPr>
              <w:pStyle w:val="Bezodstpw"/>
              <w:jc w:val="both"/>
            </w:pPr>
            <w:r w:rsidRPr="00194DD5">
              <w:rPr>
                <w:u w:val="single"/>
              </w:rPr>
              <w:t>Dla Wersji 1:</w:t>
            </w:r>
            <w:r>
              <w:t xml:space="preserve"> Srebrna taśma odblaskowa o</w:t>
            </w:r>
            <w:r w:rsidR="00F07321">
              <w:t> </w:t>
            </w:r>
            <w:r>
              <w:t>wysokości 3 cm przyszyta dookoła mankietów w</w:t>
            </w:r>
            <w:r w:rsidR="00F07321">
              <w:t> </w:t>
            </w:r>
            <w:r>
              <w:t>odległości 2 cm od krawędzi mankietu</w:t>
            </w:r>
          </w:p>
          <w:p w14:paraId="32EF002B" w14:textId="6963953D" w:rsidR="00194DD5" w:rsidRDefault="00194DD5" w:rsidP="00194DD5">
            <w:pPr>
              <w:pStyle w:val="Bezodstpw"/>
              <w:jc w:val="both"/>
            </w:pPr>
            <w:r w:rsidRPr="00194DD5">
              <w:rPr>
                <w:u w:val="single"/>
              </w:rPr>
              <w:lastRenderedPageBreak/>
              <w:t>Dla Wersji 1:</w:t>
            </w:r>
            <w:r>
              <w:t xml:space="preserve"> Srebrna taśma odblaskowa o</w:t>
            </w:r>
            <w:r w:rsidR="00F07321">
              <w:t> </w:t>
            </w:r>
            <w:r>
              <w:t>wysokości 3 cm przyszyta nad dolnym szwem na całej długości pleców w odległości 2 cm od dolnego szwu</w:t>
            </w:r>
          </w:p>
        </w:tc>
        <w:tc>
          <w:tcPr>
            <w:tcW w:w="4584" w:type="dxa"/>
            <w:vAlign w:val="center"/>
          </w:tcPr>
          <w:p w14:paraId="15E63D74" w14:textId="77777777" w:rsidR="00194DD5" w:rsidRPr="001F369D" w:rsidRDefault="00194DD5" w:rsidP="00194DD5">
            <w:pPr>
              <w:pStyle w:val="Bezodstpw"/>
            </w:pPr>
          </w:p>
        </w:tc>
      </w:tr>
      <w:tr w:rsidR="00194DD5" w:rsidRPr="001F369D" w14:paraId="285AFD1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0C5F843" w14:textId="680FF67E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5D202AA" w14:textId="3679A425" w:rsidR="00194DD5" w:rsidRPr="00194DD5" w:rsidRDefault="00194DD5" w:rsidP="00F903A7">
            <w:pPr>
              <w:pStyle w:val="Bezodstpw"/>
              <w:jc w:val="left"/>
            </w:pPr>
            <w:r>
              <w:t xml:space="preserve">Krój </w:t>
            </w:r>
            <w:proofErr w:type="spellStart"/>
            <w:r w:rsidR="00F07321"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64BCE728" w14:textId="736BED16" w:rsidR="00194DD5" w:rsidRDefault="000B4861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DFCDA99" w14:textId="77777777" w:rsidR="00194DD5" w:rsidRPr="001F369D" w:rsidRDefault="00194DD5" w:rsidP="00194DD5">
            <w:pPr>
              <w:pStyle w:val="Bezodstpw"/>
            </w:pPr>
          </w:p>
        </w:tc>
      </w:tr>
      <w:tr w:rsidR="00194DD5" w:rsidRPr="001F369D" w14:paraId="6AABCC2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7BDDC59" w14:textId="33906254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9BB3533" w14:textId="6CF7FF4F" w:rsidR="00194DD5" w:rsidRPr="00194DD5" w:rsidRDefault="00194DD5" w:rsidP="00F903A7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0DF4AA77" w14:textId="71A47C82" w:rsidR="00194DD5" w:rsidRDefault="007C4D1A" w:rsidP="00194DD5">
            <w:pPr>
              <w:pStyle w:val="Bezodstpw"/>
            </w:pPr>
            <w:r>
              <w:t>H</w:t>
            </w:r>
            <w:r w:rsidRPr="005400E6">
              <w:t>aft przód i tył</w:t>
            </w:r>
          </w:p>
        </w:tc>
        <w:tc>
          <w:tcPr>
            <w:tcW w:w="4584" w:type="dxa"/>
            <w:vAlign w:val="center"/>
          </w:tcPr>
          <w:p w14:paraId="7E3C4EE6" w14:textId="77777777" w:rsidR="00194DD5" w:rsidRPr="001F369D" w:rsidRDefault="00194DD5" w:rsidP="00194DD5">
            <w:pPr>
              <w:pStyle w:val="Bezodstpw"/>
            </w:pPr>
          </w:p>
        </w:tc>
      </w:tr>
    </w:tbl>
    <w:p w14:paraId="5063ECCD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68325147" w14:textId="7C5A8B22" w:rsidR="008156AC" w:rsidRPr="002369EA" w:rsidRDefault="002369EA" w:rsidP="002369EA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369EA">
        <w:rPr>
          <w:rFonts w:ascii="Arial" w:hAnsi="Arial" w:cs="Arial"/>
          <w:b/>
        </w:rPr>
        <w:t>Bezrękawnik/kamizelka w kolorze czerwonym lub szarym</w:t>
      </w:r>
    </w:p>
    <w:p w14:paraId="42164A8B" w14:textId="78F552CF" w:rsidR="002369EA" w:rsidRPr="002369EA" w:rsidRDefault="002369EA" w:rsidP="002369EA">
      <w:pPr>
        <w:spacing w:after="60" w:line="276" w:lineRule="auto"/>
        <w:ind w:left="567"/>
        <w:rPr>
          <w:rFonts w:ascii="Arial" w:hAnsi="Arial" w:cs="Arial"/>
          <w:bCs/>
        </w:rPr>
      </w:pPr>
      <w:r w:rsidRPr="002369EA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ego bezrękawnika/kamizelki</w:t>
      </w:r>
      <w:r w:rsidRPr="002369EA">
        <w:rPr>
          <w:rFonts w:ascii="Arial" w:hAnsi="Arial" w:cs="Arial"/>
          <w:bCs/>
        </w:rPr>
        <w:t>: ………………</w:t>
      </w:r>
      <w:r>
        <w:rPr>
          <w:rFonts w:ascii="Arial" w:hAnsi="Arial" w:cs="Arial"/>
          <w:bCs/>
        </w:rPr>
        <w:t>….</w:t>
      </w:r>
      <w:r w:rsidRPr="002369EA">
        <w:rPr>
          <w:rFonts w:ascii="Arial" w:hAnsi="Arial" w:cs="Arial"/>
          <w:bCs/>
        </w:rPr>
        <w:t>………………….…………………………</w:t>
      </w:r>
    </w:p>
    <w:p w14:paraId="6C36956E" w14:textId="49DFA638" w:rsidR="002369EA" w:rsidRPr="002369EA" w:rsidRDefault="002369EA" w:rsidP="002369EA">
      <w:pPr>
        <w:spacing w:after="60" w:line="276" w:lineRule="auto"/>
        <w:ind w:left="567"/>
        <w:rPr>
          <w:rFonts w:ascii="Arial" w:hAnsi="Arial" w:cs="Arial"/>
          <w:bCs/>
        </w:rPr>
      </w:pPr>
      <w:r w:rsidRPr="002369EA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>ego bezrękawnika/kamizelki</w:t>
      </w:r>
      <w:r w:rsidRPr="002369EA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.</w:t>
      </w:r>
      <w:r w:rsidRPr="002369EA">
        <w:rPr>
          <w:rFonts w:ascii="Arial" w:hAnsi="Arial" w:cs="Arial"/>
          <w:bCs/>
        </w:rPr>
        <w:t>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0B4861" w:rsidRPr="00D15D75" w14:paraId="4717E4B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BBF6142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1802E158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18BA192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24C22526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0B4861" w:rsidRPr="001F369D" w14:paraId="7FE6F39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AAF20DD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2B8CC84E" w14:textId="39DE6027" w:rsidR="000B4861" w:rsidRPr="00DA740B" w:rsidRDefault="000B4861" w:rsidP="006C1AB2">
            <w:pPr>
              <w:pStyle w:val="Bezodstpw"/>
              <w:jc w:val="left"/>
            </w:pPr>
            <w:r>
              <w:t xml:space="preserve">Kolor </w:t>
            </w:r>
            <w:r w:rsidR="00C43EFB">
              <w:t>bezrękawnika/kamizelki</w:t>
            </w:r>
          </w:p>
        </w:tc>
        <w:tc>
          <w:tcPr>
            <w:tcW w:w="4583" w:type="dxa"/>
            <w:vAlign w:val="center"/>
          </w:tcPr>
          <w:p w14:paraId="52ED224A" w14:textId="77777777" w:rsidR="000B4861" w:rsidRDefault="000B4861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  <w:p w14:paraId="6E49556F" w14:textId="77777777" w:rsidR="000B4861" w:rsidRPr="00DA740B" w:rsidRDefault="000B4861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0E5F7A63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1979038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1AE614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54F97664" w14:textId="77777777" w:rsidR="000B4861" w:rsidRPr="00DA740B" w:rsidRDefault="000B4861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013FAE1A" w14:textId="77777777" w:rsidR="000B4861" w:rsidRDefault="000B4861" w:rsidP="006C1AB2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306D1C6" w14:textId="77777777" w:rsidR="000B4861" w:rsidRPr="00DA740B" w:rsidRDefault="000B4861" w:rsidP="006C1AB2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37AA407E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136CE96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288B319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14B9F3F" w14:textId="03583323" w:rsidR="000B4861" w:rsidRPr="00DA740B" w:rsidRDefault="000B4861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2D291392" w14:textId="1F10DCF7" w:rsidR="000B4861" w:rsidRPr="00DA740B" w:rsidRDefault="000B4861" w:rsidP="006C1AB2">
            <w:pPr>
              <w:pStyle w:val="Bezodstpw"/>
            </w:pPr>
            <w:r>
              <w:t>100%</w:t>
            </w:r>
            <w:r w:rsidR="002F2348">
              <w:t xml:space="preserve"> poliester</w:t>
            </w:r>
          </w:p>
        </w:tc>
        <w:tc>
          <w:tcPr>
            <w:tcW w:w="4584" w:type="dxa"/>
            <w:vAlign w:val="center"/>
          </w:tcPr>
          <w:p w14:paraId="1BE0A028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3F5163B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442400C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0C9FF856" w14:textId="40D4CBF2" w:rsidR="000B4861" w:rsidRPr="00DA740B" w:rsidRDefault="002F2348" w:rsidP="006C1AB2">
            <w:pPr>
              <w:pStyle w:val="Bezodstpw"/>
              <w:jc w:val="left"/>
            </w:pPr>
            <w:r>
              <w:t>Podszewka</w:t>
            </w:r>
          </w:p>
        </w:tc>
        <w:tc>
          <w:tcPr>
            <w:tcW w:w="4583" w:type="dxa"/>
            <w:vAlign w:val="center"/>
          </w:tcPr>
          <w:p w14:paraId="7006A4E6" w14:textId="3E1ED451" w:rsidR="000B4861" w:rsidRPr="00DA740B" w:rsidRDefault="002F2348" w:rsidP="006C1AB2">
            <w:pPr>
              <w:pStyle w:val="Bezodstpw"/>
            </w:pPr>
            <w:r>
              <w:t>100% poliester</w:t>
            </w:r>
          </w:p>
        </w:tc>
        <w:tc>
          <w:tcPr>
            <w:tcW w:w="4584" w:type="dxa"/>
            <w:vAlign w:val="center"/>
          </w:tcPr>
          <w:p w14:paraId="49F10B75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DC8108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6C3A81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30D2F78" w14:textId="373AE66A" w:rsidR="000B4861" w:rsidRPr="00DA740B" w:rsidRDefault="002F2348" w:rsidP="006C1AB2">
            <w:pPr>
              <w:pStyle w:val="Bezodstpw"/>
              <w:jc w:val="left"/>
            </w:pPr>
            <w:r>
              <w:t>Wypełnienie</w:t>
            </w:r>
          </w:p>
        </w:tc>
        <w:tc>
          <w:tcPr>
            <w:tcW w:w="4583" w:type="dxa"/>
            <w:vAlign w:val="center"/>
          </w:tcPr>
          <w:p w14:paraId="6BE2E8CE" w14:textId="6E53B3C4" w:rsidR="000B4861" w:rsidRPr="00DA740B" w:rsidRDefault="002F2348" w:rsidP="006C1AB2">
            <w:pPr>
              <w:pStyle w:val="Bezodstpw"/>
            </w:pPr>
            <w:r>
              <w:t>Puch syntetyczny</w:t>
            </w:r>
          </w:p>
        </w:tc>
        <w:tc>
          <w:tcPr>
            <w:tcW w:w="4584" w:type="dxa"/>
            <w:vAlign w:val="center"/>
          </w:tcPr>
          <w:p w14:paraId="7B0A1B59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7E1CFA6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2FEEBB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3CE638ED" w14:textId="480BA621" w:rsidR="000B4861" w:rsidRPr="005400E6" w:rsidRDefault="002F2348" w:rsidP="006C1AB2">
            <w:pPr>
              <w:pStyle w:val="Bezodstpw"/>
              <w:jc w:val="left"/>
            </w:pPr>
            <w:r w:rsidRPr="002F2348">
              <w:t>Pikowan</w:t>
            </w:r>
            <w:r>
              <w:t>ie</w:t>
            </w:r>
            <w:r w:rsidRPr="002F2348">
              <w:t xml:space="preserve"> trzema poziomymi </w:t>
            </w:r>
            <w:proofErr w:type="spellStart"/>
            <w:r w:rsidRPr="002F2348">
              <w:t>przeszyciami</w:t>
            </w:r>
            <w:proofErr w:type="spellEnd"/>
          </w:p>
        </w:tc>
        <w:tc>
          <w:tcPr>
            <w:tcW w:w="4583" w:type="dxa"/>
            <w:vAlign w:val="center"/>
          </w:tcPr>
          <w:p w14:paraId="6722B064" w14:textId="3DE2E52E" w:rsidR="000B4861" w:rsidRDefault="002F2348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8D5D36E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1FECE3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8BF1A49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660267B" w14:textId="1AC5FDB8" w:rsidR="000B4861" w:rsidRPr="002F2348" w:rsidRDefault="00AF1984" w:rsidP="007C4D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F1984">
              <w:rPr>
                <w:rFonts w:ascii="Arial" w:eastAsia="Times New Roman" w:hAnsi="Arial" w:cs="Arial"/>
                <w:color w:val="000000"/>
                <w:lang w:eastAsia="pl-PL"/>
              </w:rPr>
              <w:t>Kostkowy zamek błyskawiczny na całej długości oraz w bocznych kieszeniach</w:t>
            </w:r>
          </w:p>
        </w:tc>
        <w:tc>
          <w:tcPr>
            <w:tcW w:w="4583" w:type="dxa"/>
            <w:vAlign w:val="center"/>
          </w:tcPr>
          <w:p w14:paraId="446B1048" w14:textId="77777777" w:rsidR="00AF1984" w:rsidRDefault="00AF1984" w:rsidP="00AF1984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r>
              <w:t>lub czarny</w:t>
            </w:r>
          </w:p>
          <w:p w14:paraId="01B10CDC" w14:textId="5A5C83E1" w:rsidR="000B4861" w:rsidRPr="00DA740B" w:rsidRDefault="00AF1984" w:rsidP="00AF1984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r>
              <w:t>lub czarny</w:t>
            </w:r>
          </w:p>
        </w:tc>
        <w:tc>
          <w:tcPr>
            <w:tcW w:w="4584" w:type="dxa"/>
            <w:vAlign w:val="center"/>
          </w:tcPr>
          <w:p w14:paraId="0047150A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D523A2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3CE230F" w14:textId="13A4D84E" w:rsidR="000B4861" w:rsidRPr="00D15D75" w:rsidRDefault="004B6F08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0B4861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623C367" w14:textId="2D606534" w:rsidR="000B4861" w:rsidRPr="00DA740B" w:rsidRDefault="002F2348" w:rsidP="007C4D1A">
            <w:pPr>
              <w:pStyle w:val="Bezodstpw"/>
              <w:jc w:val="both"/>
            </w:pPr>
            <w:r w:rsidRPr="002F2348">
              <w:t>Dolny ściągacz regulowany gumką ze stoperami</w:t>
            </w:r>
          </w:p>
        </w:tc>
        <w:tc>
          <w:tcPr>
            <w:tcW w:w="4583" w:type="dxa"/>
            <w:vAlign w:val="center"/>
          </w:tcPr>
          <w:p w14:paraId="150C0ECD" w14:textId="57FCECDE" w:rsidR="000B4861" w:rsidRPr="00DA740B" w:rsidRDefault="002F2348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AA093C9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339ED93D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68E6DA5" w14:textId="570BEC3A" w:rsidR="000B4861" w:rsidRPr="00D15D75" w:rsidRDefault="004B6F08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0B4861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1112D9C" w14:textId="5E62C23A" w:rsidR="000B4861" w:rsidRPr="001F369D" w:rsidRDefault="002F2348" w:rsidP="007C4D1A">
            <w:pPr>
              <w:pStyle w:val="Bezodstpw"/>
              <w:jc w:val="both"/>
            </w:pPr>
            <w:r w:rsidRPr="002F2348">
              <w:t>Zewnętrzna i wewnętrzna osłona zamka błyskawicznego</w:t>
            </w:r>
          </w:p>
        </w:tc>
        <w:tc>
          <w:tcPr>
            <w:tcW w:w="4583" w:type="dxa"/>
            <w:vAlign w:val="center"/>
          </w:tcPr>
          <w:p w14:paraId="0B0F64E9" w14:textId="07524659" w:rsidR="000B4861" w:rsidRPr="001F369D" w:rsidRDefault="002F2348" w:rsidP="000B4861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89EEAB4" w14:textId="77777777" w:rsidR="000B4861" w:rsidRPr="001F369D" w:rsidRDefault="000B4861" w:rsidP="000B4861">
            <w:pPr>
              <w:pStyle w:val="Bezodstpw"/>
            </w:pPr>
          </w:p>
        </w:tc>
      </w:tr>
      <w:tr w:rsidR="000B4861" w:rsidRPr="001F369D" w14:paraId="480E81B2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000D339" w14:textId="622D7B3D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6AB41848" w14:textId="210DC94F" w:rsidR="000B4861" w:rsidRPr="001F369D" w:rsidRDefault="002F2348" w:rsidP="006C1AB2">
            <w:pPr>
              <w:pStyle w:val="Bezodstpw"/>
              <w:jc w:val="left"/>
            </w:pPr>
            <w:r>
              <w:t xml:space="preserve">Krój </w:t>
            </w:r>
            <w:proofErr w:type="spellStart"/>
            <w:r w:rsidR="00AF1984"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1A1475A0" w14:textId="00B95646" w:rsidR="000B4861" w:rsidRPr="001F369D" w:rsidRDefault="002F2348" w:rsidP="000B4861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DF12B15" w14:textId="77777777" w:rsidR="000B4861" w:rsidRPr="001F369D" w:rsidRDefault="000B4861" w:rsidP="000B4861">
            <w:pPr>
              <w:pStyle w:val="Bezodstpw"/>
            </w:pPr>
          </w:p>
        </w:tc>
      </w:tr>
      <w:tr w:rsidR="000B4861" w:rsidRPr="001F369D" w14:paraId="6E8616DA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F9264ED" w14:textId="29616FB3" w:rsidR="000B4861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E36BB14" w14:textId="35C61257" w:rsidR="000B4861" w:rsidRPr="00194DD5" w:rsidRDefault="00C43EFB" w:rsidP="006C1AB2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2FC5C8D8" w14:textId="3FE41804" w:rsidR="000B4861" w:rsidRDefault="00C43EFB" w:rsidP="00C43EFB">
            <w:pPr>
              <w:pStyle w:val="Bezodstpw"/>
              <w:jc w:val="both"/>
            </w:pPr>
            <w:r w:rsidRPr="00C43EFB">
              <w:rPr>
                <w:u w:val="single"/>
              </w:rPr>
              <w:t>Dla Wersji 1:</w:t>
            </w:r>
            <w:r w:rsidRPr="00C43EFB">
              <w:t xml:space="preserve"> Odblaskowy element na plecach w</w:t>
            </w:r>
            <w:r w:rsidR="00AF1984">
              <w:t> </w:t>
            </w:r>
            <w:r w:rsidRPr="00C43EFB">
              <w:t>postaci srebrnej taśmy odblaskowej o</w:t>
            </w:r>
            <w:r w:rsidR="00AF1984">
              <w:t> </w:t>
            </w:r>
            <w:r w:rsidRPr="00C43EFB">
              <w:t>wysokości 3 cm przyszytej nad dolnym szwem na całej długości pleców w odległości 2 cm od dolnego szwu</w:t>
            </w:r>
          </w:p>
        </w:tc>
        <w:tc>
          <w:tcPr>
            <w:tcW w:w="4584" w:type="dxa"/>
            <w:vAlign w:val="center"/>
          </w:tcPr>
          <w:p w14:paraId="51B6D7EA" w14:textId="77777777" w:rsidR="000B4861" w:rsidRPr="001F369D" w:rsidRDefault="000B4861" w:rsidP="000B4861">
            <w:pPr>
              <w:pStyle w:val="Bezodstpw"/>
            </w:pPr>
          </w:p>
        </w:tc>
      </w:tr>
      <w:tr w:rsidR="00C43EFB" w:rsidRPr="001F369D" w14:paraId="64325EDD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927AA26" w14:textId="19987910" w:rsidR="00C43EFB" w:rsidRDefault="00C43EFB" w:rsidP="00C43EFB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1B73E81" w14:textId="092FED76" w:rsidR="00C43EFB" w:rsidRPr="00194DD5" w:rsidRDefault="00C43EFB" w:rsidP="004B6F08">
            <w:pPr>
              <w:pStyle w:val="Bezodstpw"/>
              <w:jc w:val="both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1DE5DEBD" w14:textId="6B3F6EC0" w:rsidR="00C43EFB" w:rsidRDefault="007C4D1A" w:rsidP="00C43EFB">
            <w:pPr>
              <w:pStyle w:val="Bezodstpw"/>
            </w:pPr>
            <w:r>
              <w:t>H</w:t>
            </w:r>
            <w:r w:rsidRPr="004B6F08">
              <w:t>aft lub nadruk DTF przód i tył</w:t>
            </w:r>
          </w:p>
        </w:tc>
        <w:tc>
          <w:tcPr>
            <w:tcW w:w="4584" w:type="dxa"/>
            <w:vAlign w:val="center"/>
          </w:tcPr>
          <w:p w14:paraId="169EC683" w14:textId="77777777" w:rsidR="00C43EFB" w:rsidRPr="001F369D" w:rsidRDefault="00C43EFB" w:rsidP="00C43EFB">
            <w:pPr>
              <w:pStyle w:val="Bezodstpw"/>
            </w:pPr>
          </w:p>
        </w:tc>
      </w:tr>
    </w:tbl>
    <w:p w14:paraId="55E2DF7E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7D4ABB02" w14:textId="4C09A2D5" w:rsidR="008156AC" w:rsidRPr="00B22B7E" w:rsidRDefault="00B22B7E" w:rsidP="00B22B7E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B22B7E">
        <w:rPr>
          <w:rFonts w:ascii="Arial" w:hAnsi="Arial" w:cs="Arial"/>
          <w:b/>
        </w:rPr>
        <w:t>Kurtka przeciwdeszczowa</w:t>
      </w:r>
    </w:p>
    <w:p w14:paraId="3D2B4D43" w14:textId="27BE7DF9" w:rsidR="0080347C" w:rsidRPr="0080347C" w:rsidRDefault="0080347C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80347C">
        <w:rPr>
          <w:rFonts w:ascii="Arial" w:hAnsi="Arial" w:cs="Arial"/>
          <w:bCs/>
        </w:rPr>
        <w:t>Producent oferowane</w:t>
      </w:r>
      <w:r>
        <w:rPr>
          <w:rFonts w:ascii="Arial" w:hAnsi="Arial" w:cs="Arial"/>
          <w:bCs/>
        </w:rPr>
        <w:t>j</w:t>
      </w:r>
      <w:r w:rsidRPr="0080347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kurtki przeciwdeszczowej</w:t>
      </w:r>
      <w:r w:rsidRPr="0080347C">
        <w:rPr>
          <w:rFonts w:ascii="Arial" w:hAnsi="Arial" w:cs="Arial"/>
          <w:bCs/>
        </w:rPr>
        <w:t>: ………………….………………….………………………</w:t>
      </w:r>
    </w:p>
    <w:p w14:paraId="413FD3D0" w14:textId="45865ED0" w:rsidR="0080347C" w:rsidRPr="0080347C" w:rsidRDefault="0080347C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80347C">
        <w:rPr>
          <w:rFonts w:ascii="Arial" w:hAnsi="Arial" w:cs="Arial"/>
          <w:bCs/>
        </w:rPr>
        <w:t>Model oferowane</w:t>
      </w:r>
      <w:r>
        <w:rPr>
          <w:rFonts w:ascii="Arial" w:hAnsi="Arial" w:cs="Arial"/>
          <w:bCs/>
        </w:rPr>
        <w:t>j</w:t>
      </w:r>
      <w:r w:rsidRPr="0080347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kurtki przeciwdeszczowej</w:t>
      </w:r>
      <w:r w:rsidRPr="0080347C">
        <w:rPr>
          <w:rFonts w:ascii="Arial" w:hAnsi="Arial" w:cs="Arial"/>
          <w:bCs/>
        </w:rPr>
        <w:t>: .………………………………….………………………………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C43EFB" w:rsidRPr="00D15D75" w14:paraId="00125A4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3F7AEA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7FF44183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88240BD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17FA8022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C43EFB" w:rsidRPr="001F369D" w14:paraId="034292AB" w14:textId="77777777" w:rsidTr="00C43EFB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B1E9CBA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406F6F3A" w14:textId="231B8964" w:rsidR="00C43EFB" w:rsidRPr="00DA740B" w:rsidRDefault="00C43EFB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51940974" w14:textId="33145E66" w:rsidR="00C43EFB" w:rsidRPr="00DA740B" w:rsidRDefault="00C43EFB" w:rsidP="00C43EFB">
            <w:pPr>
              <w:pStyle w:val="Bezodstpw"/>
            </w:pPr>
            <w:r>
              <w:t>C</w:t>
            </w:r>
            <w:r w:rsidRPr="005400E6">
              <w:t xml:space="preserve">zerwony </w:t>
            </w:r>
            <w:proofErr w:type="spellStart"/>
            <w:r w:rsidRPr="005400E6">
              <w:t>Pantone</w:t>
            </w:r>
            <w:proofErr w:type="spellEnd"/>
            <w:r w:rsidRPr="005400E6">
              <w:t xml:space="preserve"> 485C/U lub możliwie najbardziej zbliżony</w:t>
            </w:r>
          </w:p>
        </w:tc>
        <w:tc>
          <w:tcPr>
            <w:tcW w:w="4584" w:type="dxa"/>
            <w:vAlign w:val="center"/>
          </w:tcPr>
          <w:p w14:paraId="373B9151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4EFF865A" w14:textId="77777777" w:rsidTr="00C43EFB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014D1D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48F824B5" w14:textId="77777777" w:rsidR="00C43EFB" w:rsidRPr="00DA740B" w:rsidRDefault="00C43EFB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424C2347" w14:textId="655692BE" w:rsidR="00C43EFB" w:rsidRPr="00DA740B" w:rsidRDefault="00C43EFB" w:rsidP="00C43EFB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7DF22EEF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36806F1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BD20A8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3EAC319" w14:textId="51D148AA" w:rsidR="00C43EFB" w:rsidRPr="00DA740B" w:rsidRDefault="00C43EFB" w:rsidP="006C1AB2">
            <w:pPr>
              <w:pStyle w:val="Bezodstpw"/>
              <w:jc w:val="left"/>
            </w:pPr>
            <w:r>
              <w:t>Materiał</w:t>
            </w:r>
            <w:r w:rsidR="00364305">
              <w:t xml:space="preserve"> dominujący</w:t>
            </w:r>
          </w:p>
        </w:tc>
        <w:tc>
          <w:tcPr>
            <w:tcW w:w="4583" w:type="dxa"/>
            <w:vAlign w:val="center"/>
          </w:tcPr>
          <w:p w14:paraId="604B58B1" w14:textId="58CA1C8A" w:rsidR="00C43EFB" w:rsidRPr="00DA740B" w:rsidRDefault="00364305" w:rsidP="006C1AB2">
            <w:pPr>
              <w:pStyle w:val="Bezodstpw"/>
            </w:pPr>
            <w:r>
              <w:t>P</w:t>
            </w:r>
            <w:r w:rsidR="00C43EFB">
              <w:t>oliester</w:t>
            </w:r>
          </w:p>
        </w:tc>
        <w:tc>
          <w:tcPr>
            <w:tcW w:w="4584" w:type="dxa"/>
            <w:vAlign w:val="center"/>
          </w:tcPr>
          <w:p w14:paraId="45966A7F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52F5337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831AC5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4ADD5FC" w14:textId="77777777" w:rsidR="00C43EFB" w:rsidRPr="00DA740B" w:rsidRDefault="00C43EFB" w:rsidP="006C1AB2">
            <w:pPr>
              <w:pStyle w:val="Bezodstpw"/>
              <w:jc w:val="left"/>
            </w:pPr>
            <w:r>
              <w:t>Podszewka</w:t>
            </w:r>
          </w:p>
        </w:tc>
        <w:tc>
          <w:tcPr>
            <w:tcW w:w="4583" w:type="dxa"/>
            <w:vAlign w:val="center"/>
          </w:tcPr>
          <w:p w14:paraId="3BF6DD91" w14:textId="77777777" w:rsidR="00C43EFB" w:rsidRPr="00DA740B" w:rsidRDefault="00C43EFB" w:rsidP="006C1AB2">
            <w:pPr>
              <w:pStyle w:val="Bezodstpw"/>
            </w:pPr>
            <w:r>
              <w:t>100% poliester</w:t>
            </w:r>
          </w:p>
        </w:tc>
        <w:tc>
          <w:tcPr>
            <w:tcW w:w="4584" w:type="dxa"/>
            <w:vAlign w:val="center"/>
          </w:tcPr>
          <w:p w14:paraId="089EE649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1D61BC49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3C552B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640356E6" w14:textId="3DC372A1" w:rsidR="00C43EFB" w:rsidRPr="00DA740B" w:rsidRDefault="00364305" w:rsidP="006C1AB2">
            <w:pPr>
              <w:pStyle w:val="Bezodstpw"/>
              <w:jc w:val="left"/>
            </w:pPr>
            <w:r>
              <w:t>Tkanina zewnętrzna</w:t>
            </w:r>
          </w:p>
        </w:tc>
        <w:tc>
          <w:tcPr>
            <w:tcW w:w="4583" w:type="dxa"/>
            <w:vAlign w:val="center"/>
          </w:tcPr>
          <w:p w14:paraId="6F29B1A2" w14:textId="10C2ACBB" w:rsidR="00C43EFB" w:rsidRPr="00DA740B" w:rsidRDefault="00364305" w:rsidP="00364305">
            <w:pPr>
              <w:pStyle w:val="Bezodstpw"/>
            </w:pPr>
            <w:r w:rsidRPr="00364305">
              <w:t>Wodoodporna i oddychająca</w:t>
            </w:r>
          </w:p>
        </w:tc>
        <w:tc>
          <w:tcPr>
            <w:tcW w:w="4584" w:type="dxa"/>
            <w:vAlign w:val="center"/>
          </w:tcPr>
          <w:p w14:paraId="2D908C43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27B107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980FD1C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747AE4AC" w14:textId="44C2C4EC" w:rsidR="00C43EFB" w:rsidRPr="005400E6" w:rsidRDefault="00364305" w:rsidP="006C1AB2">
            <w:pPr>
              <w:pStyle w:val="Bezodstpw"/>
              <w:jc w:val="left"/>
            </w:pPr>
            <w:r>
              <w:t>Membrana</w:t>
            </w:r>
          </w:p>
        </w:tc>
        <w:tc>
          <w:tcPr>
            <w:tcW w:w="4583" w:type="dxa"/>
            <w:vAlign w:val="center"/>
          </w:tcPr>
          <w:p w14:paraId="29A3A1F5" w14:textId="323B034A" w:rsidR="00C43EFB" w:rsidRDefault="00364305" w:rsidP="006C1AB2">
            <w:pPr>
              <w:pStyle w:val="Bezodstpw"/>
            </w:pPr>
            <w:r w:rsidRPr="00364305">
              <w:t>5</w:t>
            </w:r>
            <w:r w:rsidR="00776C9F">
              <w:t> </w:t>
            </w:r>
            <w:r w:rsidRPr="00364305">
              <w:t>000</w:t>
            </w:r>
            <w:r w:rsidR="00776C9F">
              <w:t xml:space="preserve"> – </w:t>
            </w:r>
            <w:r w:rsidRPr="00364305">
              <w:t>10</w:t>
            </w:r>
            <w:r w:rsidR="00776C9F">
              <w:t> </w:t>
            </w:r>
            <w:r w:rsidRPr="00364305">
              <w:t>000</w:t>
            </w:r>
            <w:r w:rsidR="00776C9F">
              <w:t xml:space="preserve"> </w:t>
            </w:r>
            <w:r w:rsidRPr="00364305">
              <w:t>mm</w:t>
            </w:r>
          </w:p>
        </w:tc>
        <w:tc>
          <w:tcPr>
            <w:tcW w:w="4584" w:type="dxa"/>
            <w:vAlign w:val="center"/>
          </w:tcPr>
          <w:p w14:paraId="0588F712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2B9B6D7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63324B4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3140341" w14:textId="1CFF4C67" w:rsidR="00C43EFB" w:rsidRPr="002F2348" w:rsidRDefault="00364305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Oddychalność</w:t>
            </w:r>
          </w:p>
        </w:tc>
        <w:tc>
          <w:tcPr>
            <w:tcW w:w="4583" w:type="dxa"/>
            <w:vAlign w:val="center"/>
          </w:tcPr>
          <w:p w14:paraId="51CDA3D0" w14:textId="42BC52E5" w:rsidR="00C43EFB" w:rsidRPr="00DA740B" w:rsidRDefault="00364305" w:rsidP="006C1AB2">
            <w:pPr>
              <w:pStyle w:val="Bezodstpw"/>
            </w:pPr>
            <w:r w:rsidRPr="00364305">
              <w:t>5 000- 10 000g/m²/24h</w:t>
            </w:r>
          </w:p>
        </w:tc>
        <w:tc>
          <w:tcPr>
            <w:tcW w:w="4584" w:type="dxa"/>
            <w:vAlign w:val="center"/>
          </w:tcPr>
          <w:p w14:paraId="59123C2D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33F35DD8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4C3C714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65B8F100" w14:textId="5FD68449" w:rsidR="00C43EFB" w:rsidRPr="002F2348" w:rsidRDefault="00364305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64305">
              <w:rPr>
                <w:rFonts w:ascii="Arial" w:eastAsia="Times New Roman" w:hAnsi="Arial" w:cs="Arial"/>
                <w:color w:val="000000"/>
                <w:lang w:eastAsia="pl-PL"/>
              </w:rPr>
              <w:t>Wodoszczelne zamki błyskawiczne</w:t>
            </w:r>
          </w:p>
        </w:tc>
        <w:tc>
          <w:tcPr>
            <w:tcW w:w="4583" w:type="dxa"/>
            <w:vAlign w:val="center"/>
          </w:tcPr>
          <w:p w14:paraId="030289AF" w14:textId="119D0E68" w:rsidR="00C43EFB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368BBA5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BBA559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A63FB1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8A4701C" w14:textId="338B1639" w:rsidR="00C43EFB" w:rsidRPr="00DA740B" w:rsidRDefault="00364305" w:rsidP="006C1AB2">
            <w:pPr>
              <w:pStyle w:val="Bezodstpw"/>
              <w:jc w:val="left"/>
            </w:pPr>
            <w:r w:rsidRPr="00364305">
              <w:t>System wentylacji pod pachami</w:t>
            </w:r>
          </w:p>
        </w:tc>
        <w:tc>
          <w:tcPr>
            <w:tcW w:w="4583" w:type="dxa"/>
            <w:vAlign w:val="center"/>
          </w:tcPr>
          <w:p w14:paraId="276D91FA" w14:textId="3E437370" w:rsidR="00C43EFB" w:rsidRPr="00DA740B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185F951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567E4F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6717DE8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AF80C37" w14:textId="1DC589D5" w:rsidR="00C43EFB" w:rsidRPr="001F369D" w:rsidRDefault="00364305" w:rsidP="006C1AB2">
            <w:pPr>
              <w:pStyle w:val="Bezodstpw"/>
              <w:jc w:val="left"/>
            </w:pPr>
            <w:r w:rsidRPr="00364305">
              <w:t>Mankiety regulowane rzepem</w:t>
            </w:r>
          </w:p>
        </w:tc>
        <w:tc>
          <w:tcPr>
            <w:tcW w:w="4583" w:type="dxa"/>
            <w:vAlign w:val="center"/>
          </w:tcPr>
          <w:p w14:paraId="58F97923" w14:textId="5B96927C" w:rsidR="00C43EFB" w:rsidRPr="001F369D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5A927C7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00C9C16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DC8CD1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B71166C" w14:textId="4BC34929" w:rsidR="00C43EFB" w:rsidRPr="001F369D" w:rsidRDefault="00364305" w:rsidP="006C1AB2">
            <w:pPr>
              <w:pStyle w:val="Bezodstpw"/>
              <w:jc w:val="left"/>
            </w:pPr>
            <w:r w:rsidRPr="00364305">
              <w:t>Wysoki kołnierz z regulowanym kapturem</w:t>
            </w:r>
          </w:p>
        </w:tc>
        <w:tc>
          <w:tcPr>
            <w:tcW w:w="4583" w:type="dxa"/>
            <w:vAlign w:val="center"/>
          </w:tcPr>
          <w:p w14:paraId="0C75D4A6" w14:textId="089B89C3" w:rsidR="00C43EFB" w:rsidRPr="001F369D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F6BAC9D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742D4EF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70C5E82" w14:textId="77777777" w:rsidR="00C43EFB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583" w:type="dxa"/>
            <w:vAlign w:val="center"/>
          </w:tcPr>
          <w:p w14:paraId="10928AE1" w14:textId="6A99E6A9" w:rsidR="00C43EFB" w:rsidRPr="00194DD5" w:rsidRDefault="00B86315" w:rsidP="006C1AB2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37961065" w14:textId="77777777" w:rsidR="00C43EFB" w:rsidRDefault="00B86315" w:rsidP="00B86315">
            <w:pPr>
              <w:pStyle w:val="Bezodstpw"/>
              <w:numPr>
                <w:ilvl w:val="0"/>
                <w:numId w:val="36"/>
              </w:numPr>
              <w:ind w:left="414"/>
              <w:jc w:val="both"/>
            </w:pPr>
            <w:r>
              <w:t>S</w:t>
            </w:r>
            <w:r w:rsidRPr="00B86315">
              <w:t>rebrna o wysokości 3 cm przyszyta dookoła mankietów w odległości 2 cm od krawędzi mankietu</w:t>
            </w:r>
          </w:p>
          <w:p w14:paraId="60E69D06" w14:textId="3F7730D6" w:rsidR="00B86315" w:rsidRDefault="00B86315" w:rsidP="00B86315">
            <w:pPr>
              <w:pStyle w:val="Bezodstpw"/>
              <w:numPr>
                <w:ilvl w:val="0"/>
                <w:numId w:val="36"/>
              </w:numPr>
              <w:ind w:left="414"/>
              <w:jc w:val="both"/>
            </w:pPr>
            <w:r w:rsidRPr="00B86315">
              <w:t>Srebrna o wysokości 3 cm przyszyta nad dolnym szwem na całej długości pleców w</w:t>
            </w:r>
            <w:r w:rsidR="00776C9F">
              <w:t> </w:t>
            </w:r>
            <w:r w:rsidRPr="00B86315">
              <w:t>odległości 2 cm od dolnego szwu</w:t>
            </w:r>
          </w:p>
        </w:tc>
        <w:tc>
          <w:tcPr>
            <w:tcW w:w="4584" w:type="dxa"/>
            <w:vAlign w:val="center"/>
          </w:tcPr>
          <w:p w14:paraId="0A22CD5E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3E2592E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3C1076" w14:textId="77777777" w:rsidR="00C43EFB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583" w:type="dxa"/>
            <w:vAlign w:val="center"/>
          </w:tcPr>
          <w:p w14:paraId="60503C88" w14:textId="35477A51" w:rsidR="00C43EFB" w:rsidRPr="00194DD5" w:rsidRDefault="00B86315" w:rsidP="006C1AB2">
            <w:pPr>
              <w:pStyle w:val="Bezodstpw"/>
              <w:jc w:val="left"/>
            </w:pPr>
            <w:r>
              <w:t xml:space="preserve">Krój </w:t>
            </w:r>
            <w:proofErr w:type="spellStart"/>
            <w:r w:rsidR="00776C9F">
              <w:t>unisex</w:t>
            </w:r>
            <w:proofErr w:type="spellEnd"/>
          </w:p>
        </w:tc>
        <w:tc>
          <w:tcPr>
            <w:tcW w:w="4583" w:type="dxa"/>
            <w:vAlign w:val="center"/>
          </w:tcPr>
          <w:p w14:paraId="012F1A0E" w14:textId="70873838" w:rsidR="00C43EFB" w:rsidRDefault="00B8631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7074D1A" w14:textId="77777777" w:rsidR="00C43EFB" w:rsidRPr="001F369D" w:rsidRDefault="00C43EFB" w:rsidP="006C1AB2">
            <w:pPr>
              <w:pStyle w:val="Bezodstpw"/>
            </w:pPr>
          </w:p>
        </w:tc>
      </w:tr>
      <w:tr w:rsidR="00B86315" w:rsidRPr="001F369D" w14:paraId="692F5FB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2833B64" w14:textId="3D571765" w:rsidR="00B86315" w:rsidRDefault="00B86315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4583" w:type="dxa"/>
            <w:vAlign w:val="center"/>
          </w:tcPr>
          <w:p w14:paraId="5F8A4BE9" w14:textId="66043CB7" w:rsidR="00B86315" w:rsidRPr="00194DD5" w:rsidRDefault="00B86315" w:rsidP="006C1AB2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578F08A7" w14:textId="16101F91" w:rsidR="00B86315" w:rsidRDefault="007C4D1A" w:rsidP="006C1AB2">
            <w:pPr>
              <w:pStyle w:val="Bezodstpw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Nadruk DTF </w:t>
            </w:r>
            <w:r w:rsidRPr="00CC5200">
              <w:rPr>
                <w:rFonts w:ascii="Arial" w:eastAsia="Times New Roman" w:hAnsi="Arial" w:cs="Arial"/>
                <w:color w:val="000000"/>
                <w:lang w:eastAsia="pl-PL"/>
              </w:rPr>
              <w:t>przód i tył</w:t>
            </w:r>
          </w:p>
        </w:tc>
        <w:tc>
          <w:tcPr>
            <w:tcW w:w="4584" w:type="dxa"/>
            <w:vAlign w:val="center"/>
          </w:tcPr>
          <w:p w14:paraId="254BD4CC" w14:textId="77777777" w:rsidR="00B86315" w:rsidRPr="001F369D" w:rsidRDefault="00B86315" w:rsidP="006C1AB2">
            <w:pPr>
              <w:pStyle w:val="Bezodstpw"/>
            </w:pPr>
          </w:p>
        </w:tc>
      </w:tr>
    </w:tbl>
    <w:p w14:paraId="7B02D471" w14:textId="33480F76" w:rsidR="00771E98" w:rsidRDefault="00771E98" w:rsidP="008156AC">
      <w:pPr>
        <w:spacing w:after="60" w:line="276" w:lineRule="auto"/>
        <w:rPr>
          <w:rFonts w:ascii="Arial" w:hAnsi="Arial" w:cs="Arial"/>
          <w:bCs/>
        </w:rPr>
      </w:pPr>
    </w:p>
    <w:p w14:paraId="040447ED" w14:textId="4D41AE35" w:rsidR="008156AC" w:rsidRPr="008156AC" w:rsidRDefault="00771E98" w:rsidP="00771E98">
      <w:pPr>
        <w:spacing w:after="160" w:line="259" w:lineRule="auto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4266F8E4" w14:textId="79A06D2E" w:rsidR="00AB5D15" w:rsidRPr="002B2B07" w:rsidRDefault="002B2B07" w:rsidP="002B2B07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B2B07">
        <w:rPr>
          <w:rFonts w:ascii="Arial" w:hAnsi="Arial" w:cs="Arial"/>
          <w:b/>
        </w:rPr>
        <w:lastRenderedPageBreak/>
        <w:t>Spodnie</w:t>
      </w:r>
    </w:p>
    <w:p w14:paraId="21CB462F" w14:textId="68FF21E9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ych spodni</w:t>
      </w:r>
      <w:r w:rsidRPr="002B2B07">
        <w:rPr>
          <w:rFonts w:ascii="Arial" w:hAnsi="Arial" w:cs="Arial"/>
          <w:bCs/>
        </w:rPr>
        <w:t>: ………………….………………….………………………</w:t>
      </w:r>
      <w:r>
        <w:rPr>
          <w:rFonts w:ascii="Arial" w:hAnsi="Arial" w:cs="Arial"/>
          <w:bCs/>
        </w:rPr>
        <w:t>……………………..</w:t>
      </w:r>
    </w:p>
    <w:p w14:paraId="0E503745" w14:textId="73A86FEA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>ych spodni</w:t>
      </w:r>
      <w:r w:rsidRPr="002B2B07">
        <w:rPr>
          <w:rFonts w:ascii="Arial" w:hAnsi="Arial" w:cs="Arial"/>
          <w:bCs/>
        </w:rPr>
        <w:t>: .………………………………….………………………………</w:t>
      </w:r>
      <w:r>
        <w:rPr>
          <w:rFonts w:ascii="Arial" w:hAnsi="Arial" w:cs="Arial"/>
          <w:bCs/>
        </w:rPr>
        <w:t>……………………..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236963" w:rsidRPr="00D15D75" w14:paraId="23FD8B0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373F6F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88948D6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5BC0678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2951036F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236963" w:rsidRPr="001F369D" w14:paraId="44346DF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0CA3207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77EE04C4" w14:textId="77777777" w:rsidR="00236963" w:rsidRPr="00DA740B" w:rsidRDefault="00236963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0139C553" w14:textId="0024CFD5" w:rsidR="00236963" w:rsidRPr="00DA740B" w:rsidRDefault="00236963" w:rsidP="006C1AB2">
            <w:pPr>
              <w:pStyle w:val="Bezodstpw"/>
            </w:pPr>
            <w:r>
              <w:t>S</w:t>
            </w:r>
            <w:r w:rsidRPr="00236963">
              <w:t xml:space="preserve">zary </w:t>
            </w:r>
            <w:proofErr w:type="spellStart"/>
            <w:r w:rsidRPr="00236963">
              <w:t>Pantone</w:t>
            </w:r>
            <w:proofErr w:type="spellEnd"/>
            <w:r w:rsidRPr="00236963">
              <w:t xml:space="preserve"> 431C/U lub możliwie najbardziej zbliżony</w:t>
            </w:r>
          </w:p>
        </w:tc>
        <w:tc>
          <w:tcPr>
            <w:tcW w:w="4584" w:type="dxa"/>
            <w:vAlign w:val="center"/>
          </w:tcPr>
          <w:p w14:paraId="2053A6D8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3E978AA9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A6B2BE8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6C80219F" w14:textId="77777777" w:rsidR="00236963" w:rsidRPr="00DA740B" w:rsidRDefault="00236963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0A96AF66" w14:textId="2583DB5A" w:rsidR="00236963" w:rsidRPr="00DA740B" w:rsidRDefault="00771E98" w:rsidP="006C1AB2">
            <w:pPr>
              <w:pStyle w:val="Bezodstpw"/>
            </w:pPr>
            <w:r w:rsidRPr="00771E98">
              <w:t>485C/U, Trans. White C/U</w:t>
            </w:r>
          </w:p>
        </w:tc>
        <w:tc>
          <w:tcPr>
            <w:tcW w:w="4584" w:type="dxa"/>
            <w:vAlign w:val="center"/>
          </w:tcPr>
          <w:p w14:paraId="51D39F6A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6CF1AD6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6AF5779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1FBBB43F" w14:textId="52B94613" w:rsidR="00236963" w:rsidRPr="00DA740B" w:rsidRDefault="00F27FE2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7EFE8EF4" w14:textId="3F5F50BE" w:rsidR="00236963" w:rsidRPr="00DA740B" w:rsidRDefault="00F27FE2" w:rsidP="006C1AB2">
            <w:pPr>
              <w:pStyle w:val="Bezodstpw"/>
            </w:pPr>
            <w:r>
              <w:t>Zawierający co najmniej 40% bawełny</w:t>
            </w:r>
          </w:p>
        </w:tc>
        <w:tc>
          <w:tcPr>
            <w:tcW w:w="4584" w:type="dxa"/>
            <w:vAlign w:val="center"/>
          </w:tcPr>
          <w:p w14:paraId="06BF1E15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492EA77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E96DF01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CF5EA07" w14:textId="636E7102" w:rsidR="00236963" w:rsidRPr="00DA740B" w:rsidRDefault="00F27FE2" w:rsidP="006C1AB2">
            <w:pPr>
              <w:pStyle w:val="Bezodstpw"/>
              <w:jc w:val="left"/>
            </w:pPr>
            <w:r>
              <w:t>Pas</w:t>
            </w:r>
          </w:p>
        </w:tc>
        <w:tc>
          <w:tcPr>
            <w:tcW w:w="4583" w:type="dxa"/>
            <w:vAlign w:val="center"/>
          </w:tcPr>
          <w:p w14:paraId="111FDF05" w14:textId="4636EF4C" w:rsidR="00236963" w:rsidRPr="00DA740B" w:rsidRDefault="00F27FE2" w:rsidP="006C1AB2">
            <w:pPr>
              <w:pStyle w:val="Bezodstpw"/>
            </w:pPr>
            <w:r w:rsidRPr="00F27FE2">
              <w:t>Elastyczny, częściowo na gumie z min. 5 szlufkami i z zapięciem na guzik</w:t>
            </w:r>
          </w:p>
        </w:tc>
        <w:tc>
          <w:tcPr>
            <w:tcW w:w="4584" w:type="dxa"/>
            <w:vAlign w:val="center"/>
          </w:tcPr>
          <w:p w14:paraId="0EBB7971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569D0C0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DDC2C2C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22974B95" w14:textId="74D7F067" w:rsidR="00236963" w:rsidRPr="00DA740B" w:rsidRDefault="00F27FE2" w:rsidP="006C1AB2">
            <w:pPr>
              <w:pStyle w:val="Bezodstpw"/>
              <w:jc w:val="left"/>
            </w:pPr>
            <w:r>
              <w:t>Nogawka</w:t>
            </w:r>
          </w:p>
        </w:tc>
        <w:tc>
          <w:tcPr>
            <w:tcW w:w="4583" w:type="dxa"/>
            <w:vAlign w:val="center"/>
          </w:tcPr>
          <w:p w14:paraId="213B646E" w14:textId="473506F9" w:rsidR="00236963" w:rsidRPr="00DA740B" w:rsidRDefault="00F27FE2" w:rsidP="006C1AB2">
            <w:pPr>
              <w:pStyle w:val="Bezodstpw"/>
            </w:pPr>
            <w:r>
              <w:t>Zwężana</w:t>
            </w:r>
          </w:p>
        </w:tc>
        <w:tc>
          <w:tcPr>
            <w:tcW w:w="4584" w:type="dxa"/>
            <w:vAlign w:val="center"/>
          </w:tcPr>
          <w:p w14:paraId="7E888681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38167BE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1E46567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121304FA" w14:textId="19F5EE11" w:rsidR="00236963" w:rsidRPr="005400E6" w:rsidRDefault="00F27FE2" w:rsidP="006C1AB2">
            <w:pPr>
              <w:pStyle w:val="Bezodstpw"/>
              <w:jc w:val="left"/>
            </w:pPr>
            <w:r>
              <w:t>Zszycia na wysokości kolan</w:t>
            </w:r>
          </w:p>
        </w:tc>
        <w:tc>
          <w:tcPr>
            <w:tcW w:w="4583" w:type="dxa"/>
            <w:vAlign w:val="center"/>
          </w:tcPr>
          <w:p w14:paraId="7EB29527" w14:textId="1DE57B88" w:rsidR="00236963" w:rsidRDefault="00F27FE2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410EB10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69F8350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19B7A59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4B17BBA" w14:textId="45FB8493" w:rsidR="00236963" w:rsidRPr="002F2348" w:rsidRDefault="00F27FE2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27FE2">
              <w:rPr>
                <w:rFonts w:ascii="Arial" w:eastAsia="Times New Roman" w:hAnsi="Arial" w:cs="Arial"/>
                <w:color w:val="000000"/>
                <w:lang w:eastAsia="pl-PL"/>
              </w:rPr>
              <w:t>Metalowy zamek w rozporku</w:t>
            </w:r>
          </w:p>
        </w:tc>
        <w:tc>
          <w:tcPr>
            <w:tcW w:w="4583" w:type="dxa"/>
            <w:vAlign w:val="center"/>
          </w:tcPr>
          <w:p w14:paraId="37E46EC7" w14:textId="64EAAF27" w:rsidR="00236963" w:rsidRPr="00DA740B" w:rsidRDefault="00F27FE2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17AAAD3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5D9C6F5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16EEE2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74D74DC8" w14:textId="1C15BDEF" w:rsidR="00236963" w:rsidRPr="002F2348" w:rsidRDefault="00F27FE2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Kieszenie</w:t>
            </w:r>
          </w:p>
        </w:tc>
        <w:tc>
          <w:tcPr>
            <w:tcW w:w="4583" w:type="dxa"/>
            <w:vAlign w:val="center"/>
          </w:tcPr>
          <w:p w14:paraId="02CFF143" w14:textId="0C67AC70" w:rsidR="00236963" w:rsidRDefault="00F27FE2" w:rsidP="006C1AB2">
            <w:pPr>
              <w:pStyle w:val="Bezodstpw"/>
            </w:pPr>
            <w:r>
              <w:t>Zgodnie z Załącznikiem nr 1</w:t>
            </w:r>
          </w:p>
        </w:tc>
        <w:tc>
          <w:tcPr>
            <w:tcW w:w="4584" w:type="dxa"/>
            <w:vAlign w:val="center"/>
          </w:tcPr>
          <w:p w14:paraId="7E6757B3" w14:textId="77777777" w:rsidR="00236963" w:rsidRPr="00DA740B" w:rsidRDefault="00236963" w:rsidP="006C1AB2">
            <w:pPr>
              <w:pStyle w:val="Bezodstpw"/>
            </w:pPr>
          </w:p>
        </w:tc>
      </w:tr>
      <w:tr w:rsidR="00F27FE2" w:rsidRPr="001F369D" w14:paraId="06BC5EE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568D43E" w14:textId="77777777" w:rsidR="00F27FE2" w:rsidRPr="00D15D75" w:rsidRDefault="00F27FE2" w:rsidP="00F27FE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1A334BA" w14:textId="724603C5" w:rsidR="00F27FE2" w:rsidRPr="00DA740B" w:rsidRDefault="00F27FE2" w:rsidP="00F27FE2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5D2A941E" w14:textId="04C25380" w:rsidR="00F27FE2" w:rsidRPr="00DA740B" w:rsidRDefault="007C4D1A" w:rsidP="00F27FE2">
            <w:pPr>
              <w:pStyle w:val="Bezodstpw"/>
            </w:pPr>
            <w:r>
              <w:t>N</w:t>
            </w:r>
            <w:r w:rsidR="00771E98" w:rsidRPr="00771E98">
              <w:t>adruk DTF</w:t>
            </w:r>
          </w:p>
        </w:tc>
        <w:tc>
          <w:tcPr>
            <w:tcW w:w="4584" w:type="dxa"/>
            <w:vAlign w:val="center"/>
          </w:tcPr>
          <w:p w14:paraId="458126DA" w14:textId="77777777" w:rsidR="00F27FE2" w:rsidRPr="00DA740B" w:rsidRDefault="00F27FE2" w:rsidP="00F27FE2">
            <w:pPr>
              <w:pStyle w:val="Bezodstpw"/>
            </w:pPr>
          </w:p>
        </w:tc>
      </w:tr>
    </w:tbl>
    <w:p w14:paraId="2664968D" w14:textId="77777777" w:rsidR="00AB5D15" w:rsidRDefault="00AB5D15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2A1699C9" w14:textId="5639E516" w:rsidR="002B2B07" w:rsidRPr="002B2B07" w:rsidRDefault="002B2B07" w:rsidP="002B2B07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B2B07">
        <w:rPr>
          <w:rFonts w:ascii="Arial" w:hAnsi="Arial" w:cs="Arial"/>
          <w:b/>
        </w:rPr>
        <w:t xml:space="preserve">Czapka z daszkiem typu </w:t>
      </w:r>
      <w:proofErr w:type="spellStart"/>
      <w:r w:rsidRPr="002B2B07">
        <w:rPr>
          <w:rFonts w:ascii="Arial" w:hAnsi="Arial" w:cs="Arial"/>
          <w:b/>
        </w:rPr>
        <w:t>bejsbolówka</w:t>
      </w:r>
      <w:proofErr w:type="spellEnd"/>
      <w:r w:rsidRPr="002B2B07">
        <w:rPr>
          <w:rFonts w:ascii="Arial" w:hAnsi="Arial" w:cs="Arial"/>
          <w:b/>
        </w:rPr>
        <w:t>, 6-panelowa</w:t>
      </w:r>
    </w:p>
    <w:p w14:paraId="18D1CDCB" w14:textId="55490F5D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ej czapki z daszkiem</w:t>
      </w:r>
      <w:r w:rsidRPr="002B2B07">
        <w:rPr>
          <w:rFonts w:ascii="Arial" w:hAnsi="Arial" w:cs="Arial"/>
          <w:bCs/>
        </w:rPr>
        <w:t>: ……….………………….……………………………………………..</w:t>
      </w:r>
    </w:p>
    <w:p w14:paraId="43D0996C" w14:textId="0DEAE3B0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 xml:space="preserve">ej czapki z daszkiem: </w:t>
      </w:r>
      <w:r w:rsidRPr="002B2B07">
        <w:rPr>
          <w:rFonts w:ascii="Arial" w:hAnsi="Arial" w:cs="Arial"/>
          <w:bCs/>
        </w:rPr>
        <w:t>.………………………………….…………………………………………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932E29" w:rsidRPr="00D15D75" w14:paraId="1424F8C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69DD39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E589378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71E528A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315139D9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932E29" w:rsidRPr="001F369D" w14:paraId="41A487B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9688D95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6B0C7C2C" w14:textId="77777777" w:rsidR="00932E29" w:rsidRPr="00DA740B" w:rsidRDefault="00932E29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5904852A" w14:textId="01F7A881" w:rsidR="00932E29" w:rsidRPr="00DA740B" w:rsidRDefault="00771E98" w:rsidP="006C1AB2">
            <w:pPr>
              <w:pStyle w:val="Bezodstpw"/>
            </w:pPr>
            <w:r>
              <w:t>C</w:t>
            </w:r>
            <w:r w:rsidRPr="00771E98">
              <w:t xml:space="preserve">zerwony </w:t>
            </w:r>
            <w:proofErr w:type="spellStart"/>
            <w:r w:rsidRPr="00771E98">
              <w:t>Pantone</w:t>
            </w:r>
            <w:proofErr w:type="spellEnd"/>
            <w:r w:rsidRPr="00771E98">
              <w:t xml:space="preserve"> 485C/U lub możliwie najbardziej zbliżony</w:t>
            </w:r>
          </w:p>
        </w:tc>
        <w:tc>
          <w:tcPr>
            <w:tcW w:w="4584" w:type="dxa"/>
            <w:vAlign w:val="center"/>
          </w:tcPr>
          <w:p w14:paraId="1D758CBA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75B78F5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FF6A67B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145DAF54" w14:textId="77777777" w:rsidR="00932E29" w:rsidRPr="00DA740B" w:rsidRDefault="00932E29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691BD98B" w14:textId="77777777" w:rsidR="00932E29" w:rsidRPr="00DA740B" w:rsidRDefault="00932E29" w:rsidP="006C1AB2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6C7593E4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4C87C55A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029350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3DA1909" w14:textId="77777777" w:rsidR="00932E29" w:rsidRPr="00DA740B" w:rsidRDefault="00932E29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40FF5838" w14:textId="342D0501" w:rsidR="00932E29" w:rsidRPr="00DA740B" w:rsidRDefault="00932E29" w:rsidP="006C1AB2">
            <w:pPr>
              <w:pStyle w:val="Bezodstpw"/>
            </w:pPr>
            <w:r>
              <w:t>100% bawełny</w:t>
            </w:r>
          </w:p>
        </w:tc>
        <w:tc>
          <w:tcPr>
            <w:tcW w:w="4584" w:type="dxa"/>
            <w:vAlign w:val="center"/>
          </w:tcPr>
          <w:p w14:paraId="1EE8300A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0A4BF62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AADFBF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95651E5" w14:textId="54CC9D00" w:rsidR="00932E29" w:rsidRPr="00DA740B" w:rsidRDefault="00932E29" w:rsidP="006C1AB2">
            <w:pPr>
              <w:pStyle w:val="Bezodstpw"/>
              <w:jc w:val="left"/>
            </w:pPr>
            <w:r w:rsidRPr="00932E29">
              <w:t>Wewnętrzna szybkoschnąca opaska</w:t>
            </w:r>
          </w:p>
        </w:tc>
        <w:tc>
          <w:tcPr>
            <w:tcW w:w="4583" w:type="dxa"/>
            <w:vAlign w:val="center"/>
          </w:tcPr>
          <w:p w14:paraId="6F9077CF" w14:textId="63093E9A" w:rsidR="00932E29" w:rsidRPr="00DA740B" w:rsidRDefault="00932E29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4513431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5762A92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F2FBC92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0561E491" w14:textId="33314105" w:rsidR="00932E29" w:rsidRPr="00DA740B" w:rsidRDefault="00932E29" w:rsidP="006C1AB2">
            <w:pPr>
              <w:pStyle w:val="Bezodstpw"/>
              <w:jc w:val="left"/>
            </w:pPr>
            <w:r w:rsidRPr="00932E29">
              <w:t>Haftowane wywietrzniki na każdym panelu</w:t>
            </w:r>
          </w:p>
        </w:tc>
        <w:tc>
          <w:tcPr>
            <w:tcW w:w="4583" w:type="dxa"/>
            <w:vAlign w:val="center"/>
          </w:tcPr>
          <w:p w14:paraId="178A32A5" w14:textId="7737E543" w:rsidR="00932E29" w:rsidRPr="00DA740B" w:rsidRDefault="00932E29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BC59E9D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1384D087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EFF2463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1D23DC28" w14:textId="4BA7A2A0" w:rsidR="00932E29" w:rsidRPr="005400E6" w:rsidRDefault="00932E29" w:rsidP="006C1AB2">
            <w:pPr>
              <w:pStyle w:val="Bezodstpw"/>
              <w:jc w:val="left"/>
            </w:pPr>
            <w:r w:rsidRPr="00932E29">
              <w:t>Regulacja obwodu z tyłu czapki</w:t>
            </w:r>
          </w:p>
        </w:tc>
        <w:tc>
          <w:tcPr>
            <w:tcW w:w="4583" w:type="dxa"/>
            <w:vAlign w:val="center"/>
          </w:tcPr>
          <w:p w14:paraId="03C1BD7B" w14:textId="5473AF6C" w:rsidR="00932E29" w:rsidRDefault="00932E29" w:rsidP="006C1AB2">
            <w:pPr>
              <w:pStyle w:val="Bezodstpw"/>
            </w:pPr>
            <w:r>
              <w:t>Rzep, klamra lub zapięcie plastikowe</w:t>
            </w:r>
          </w:p>
        </w:tc>
        <w:tc>
          <w:tcPr>
            <w:tcW w:w="4584" w:type="dxa"/>
            <w:vAlign w:val="center"/>
          </w:tcPr>
          <w:p w14:paraId="3A8ECE15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614C754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94076CD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691A734E" w14:textId="5ECECF7B" w:rsidR="00932E29" w:rsidRPr="002F2348" w:rsidRDefault="00932E29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Profilowany daszek chroniący przed słońcem z potrójnym szwem</w:t>
            </w:r>
          </w:p>
        </w:tc>
        <w:tc>
          <w:tcPr>
            <w:tcW w:w="4583" w:type="dxa"/>
            <w:vAlign w:val="center"/>
          </w:tcPr>
          <w:p w14:paraId="36C67990" w14:textId="3BE7204C" w:rsidR="00932E29" w:rsidRPr="00DA740B" w:rsidRDefault="0020173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732574F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60C2CEA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D3BD6C5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0BAB2354" w14:textId="6B233602" w:rsidR="00932E29" w:rsidRPr="002F2348" w:rsidRDefault="00932E29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 xml:space="preserve">Logo ORLEN </w:t>
            </w:r>
            <w:r w:rsidR="007C4D1A">
              <w:rPr>
                <w:rFonts w:ascii="Arial" w:eastAsia="Times New Roman" w:hAnsi="Arial" w:cs="Arial"/>
                <w:color w:val="000000"/>
                <w:lang w:eastAsia="pl-PL"/>
              </w:rPr>
              <w:t>P</w:t>
            </w: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aczka</w:t>
            </w:r>
          </w:p>
        </w:tc>
        <w:tc>
          <w:tcPr>
            <w:tcW w:w="4583" w:type="dxa"/>
            <w:vAlign w:val="center"/>
          </w:tcPr>
          <w:p w14:paraId="3F77063D" w14:textId="1BC505B0" w:rsidR="00932E29" w:rsidRDefault="00201735" w:rsidP="006C1AB2">
            <w:pPr>
              <w:pStyle w:val="Bezodstpw"/>
            </w:pPr>
            <w:r>
              <w:t>Haft przód</w:t>
            </w:r>
          </w:p>
        </w:tc>
        <w:tc>
          <w:tcPr>
            <w:tcW w:w="4584" w:type="dxa"/>
            <w:vAlign w:val="center"/>
          </w:tcPr>
          <w:p w14:paraId="543718E4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7B4AECE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7E9EC2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09D33E6" w14:textId="15C3E44F" w:rsidR="00932E29" w:rsidRPr="00DA740B" w:rsidRDefault="00932E29" w:rsidP="006C1AB2">
            <w:pPr>
              <w:pStyle w:val="Bezodstpw"/>
              <w:jc w:val="left"/>
            </w:pPr>
            <w:r>
              <w:t>Krój</w:t>
            </w:r>
          </w:p>
        </w:tc>
        <w:tc>
          <w:tcPr>
            <w:tcW w:w="4583" w:type="dxa"/>
            <w:vAlign w:val="center"/>
          </w:tcPr>
          <w:p w14:paraId="79DCB39A" w14:textId="7CF41573" w:rsidR="00932E29" w:rsidRPr="00DA740B" w:rsidRDefault="00932E29" w:rsidP="006C1AB2">
            <w:pPr>
              <w:pStyle w:val="Bezodstpw"/>
            </w:pPr>
            <w:proofErr w:type="spellStart"/>
            <w:r>
              <w:t>Unisex</w:t>
            </w:r>
            <w:proofErr w:type="spellEnd"/>
          </w:p>
        </w:tc>
        <w:tc>
          <w:tcPr>
            <w:tcW w:w="4584" w:type="dxa"/>
            <w:vAlign w:val="center"/>
          </w:tcPr>
          <w:p w14:paraId="22E30BDD" w14:textId="77777777" w:rsidR="00932E29" w:rsidRPr="00DA740B" w:rsidRDefault="00932E29" w:rsidP="006C1AB2">
            <w:pPr>
              <w:pStyle w:val="Bezodstpw"/>
            </w:pPr>
          </w:p>
        </w:tc>
      </w:tr>
    </w:tbl>
    <w:p w14:paraId="38EEA964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1457E412" w14:textId="52577CE3" w:rsidR="002B2B07" w:rsidRPr="000C393E" w:rsidRDefault="000C393E" w:rsidP="000C393E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0C393E">
        <w:rPr>
          <w:rFonts w:ascii="Arial" w:hAnsi="Arial" w:cs="Arial"/>
          <w:b/>
        </w:rPr>
        <w:t>Czapka zimowa z wywinięciem</w:t>
      </w:r>
    </w:p>
    <w:p w14:paraId="3748E42D" w14:textId="2B8C3171" w:rsidR="000C393E" w:rsidRPr="000C393E" w:rsidRDefault="000C393E" w:rsidP="000C393E">
      <w:pPr>
        <w:spacing w:after="60" w:line="276" w:lineRule="auto"/>
        <w:ind w:left="567"/>
        <w:rPr>
          <w:rFonts w:ascii="Arial" w:hAnsi="Arial" w:cs="Arial"/>
          <w:bCs/>
        </w:rPr>
      </w:pPr>
      <w:r w:rsidRPr="000C393E">
        <w:rPr>
          <w:rFonts w:ascii="Arial" w:hAnsi="Arial" w:cs="Arial"/>
          <w:bCs/>
        </w:rPr>
        <w:t xml:space="preserve">Producent oferowanej czapki </w:t>
      </w:r>
      <w:r>
        <w:rPr>
          <w:rFonts w:ascii="Arial" w:hAnsi="Arial" w:cs="Arial"/>
          <w:bCs/>
        </w:rPr>
        <w:t>zimowej</w:t>
      </w:r>
      <w:r w:rsidRPr="000C393E">
        <w:rPr>
          <w:rFonts w:ascii="Arial" w:hAnsi="Arial" w:cs="Arial"/>
          <w:bCs/>
        </w:rPr>
        <w:t>: …</w:t>
      </w:r>
      <w:r>
        <w:rPr>
          <w:rFonts w:ascii="Arial" w:hAnsi="Arial" w:cs="Arial"/>
          <w:bCs/>
        </w:rPr>
        <w:t>….</w:t>
      </w:r>
      <w:r w:rsidRPr="000C393E">
        <w:rPr>
          <w:rFonts w:ascii="Arial" w:hAnsi="Arial" w:cs="Arial"/>
          <w:bCs/>
        </w:rPr>
        <w:t>…….………………….……………………………………………..</w:t>
      </w:r>
    </w:p>
    <w:p w14:paraId="02667209" w14:textId="1EF1646A" w:rsidR="000C393E" w:rsidRPr="000C393E" w:rsidRDefault="000C393E" w:rsidP="000C393E">
      <w:pPr>
        <w:spacing w:after="60" w:line="276" w:lineRule="auto"/>
        <w:ind w:left="567"/>
        <w:rPr>
          <w:rFonts w:ascii="Arial" w:hAnsi="Arial" w:cs="Arial"/>
          <w:bCs/>
        </w:rPr>
      </w:pPr>
      <w:r w:rsidRPr="000C393E">
        <w:rPr>
          <w:rFonts w:ascii="Arial" w:hAnsi="Arial" w:cs="Arial"/>
          <w:bCs/>
        </w:rPr>
        <w:t>Model oferowanej czapki z</w:t>
      </w:r>
      <w:r>
        <w:rPr>
          <w:rFonts w:ascii="Arial" w:hAnsi="Arial" w:cs="Arial"/>
          <w:bCs/>
        </w:rPr>
        <w:t>imowej</w:t>
      </w:r>
      <w:r w:rsidRPr="000C393E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……</w:t>
      </w:r>
      <w:r w:rsidRPr="000C393E">
        <w:rPr>
          <w:rFonts w:ascii="Arial" w:hAnsi="Arial" w:cs="Arial"/>
          <w:bCs/>
        </w:rPr>
        <w:t>………………………………….…………………………………………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A4147F" w:rsidRPr="00D15D75" w14:paraId="25486A0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36D14C3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1AC26751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2F02462C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054AE539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A4147F" w:rsidRPr="001F369D" w14:paraId="10735EFA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617D8AB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3BE00152" w14:textId="5DDDBD81" w:rsidR="00A4147F" w:rsidRPr="00DA740B" w:rsidRDefault="00A4147F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1B9F8188" w14:textId="0F3C33F8" w:rsidR="00A4147F" w:rsidRPr="00DA740B" w:rsidRDefault="00A4147F" w:rsidP="006C1AB2">
            <w:pPr>
              <w:pStyle w:val="Bezodstpw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C</w:t>
            </w:r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 xml:space="preserve">zerwony </w:t>
            </w:r>
            <w:proofErr w:type="spellStart"/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>Pantone</w:t>
            </w:r>
            <w:proofErr w:type="spellEnd"/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 xml:space="preserve"> 485C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/U</w:t>
            </w:r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lub możliwie najbardziej</w:t>
            </w:r>
            <w:r w:rsidRPr="002203B2">
              <w:rPr>
                <w:rFonts w:ascii="Arial" w:eastAsia="Times New Roman" w:hAnsi="Arial" w:cs="Arial"/>
                <w:color w:val="000000"/>
                <w:lang w:eastAsia="pl-PL"/>
              </w:rPr>
              <w:t xml:space="preserve"> zbliżony</w:t>
            </w:r>
          </w:p>
        </w:tc>
        <w:tc>
          <w:tcPr>
            <w:tcW w:w="4584" w:type="dxa"/>
            <w:vAlign w:val="center"/>
          </w:tcPr>
          <w:p w14:paraId="5138F09C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74F384B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50F492E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26773192" w14:textId="77777777" w:rsidR="00A4147F" w:rsidRPr="00DA740B" w:rsidRDefault="00A4147F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45B568EF" w14:textId="77777777" w:rsidR="00A4147F" w:rsidRPr="00DA740B" w:rsidRDefault="00A4147F" w:rsidP="006C1AB2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5B8769D2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7B4518D2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364741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6585111" w14:textId="77777777" w:rsidR="00A4147F" w:rsidRPr="00DA740B" w:rsidRDefault="00A4147F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652AEBD0" w14:textId="693EFEFB" w:rsidR="00A4147F" w:rsidRPr="00DA740B" w:rsidRDefault="00A4147F" w:rsidP="006C1AB2">
            <w:pPr>
              <w:pStyle w:val="Bezodstpw"/>
            </w:pPr>
            <w:r>
              <w:t>Bawełna lub akryl</w:t>
            </w:r>
          </w:p>
        </w:tc>
        <w:tc>
          <w:tcPr>
            <w:tcW w:w="4584" w:type="dxa"/>
            <w:vAlign w:val="center"/>
          </w:tcPr>
          <w:p w14:paraId="3AA58752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14229E7D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4D62DCC" w14:textId="77777777" w:rsidR="00A4147F" w:rsidRPr="00D15D75" w:rsidRDefault="00A4147F" w:rsidP="00A4147F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7A7A82D" w14:textId="19F2E4E3" w:rsidR="00A4147F" w:rsidRPr="00DA740B" w:rsidRDefault="00A4147F" w:rsidP="00A4147F">
            <w:pPr>
              <w:pStyle w:val="Bezodstpw"/>
              <w:jc w:val="left"/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 xml:space="preserve">Logo ORLEN </w:t>
            </w:r>
            <w:r w:rsidR="007C4D1A">
              <w:rPr>
                <w:rFonts w:ascii="Arial" w:eastAsia="Times New Roman" w:hAnsi="Arial" w:cs="Arial"/>
                <w:color w:val="000000"/>
                <w:lang w:eastAsia="pl-PL"/>
              </w:rPr>
              <w:t>P</w:t>
            </w: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aczka</w:t>
            </w:r>
          </w:p>
        </w:tc>
        <w:tc>
          <w:tcPr>
            <w:tcW w:w="4583" w:type="dxa"/>
            <w:vAlign w:val="center"/>
          </w:tcPr>
          <w:p w14:paraId="05EBA19D" w14:textId="72507C27" w:rsidR="00A4147F" w:rsidRPr="00DA740B" w:rsidRDefault="007C4D1A" w:rsidP="00A4147F">
            <w:pPr>
              <w:pStyle w:val="Bezodstpw"/>
            </w:pPr>
            <w:r>
              <w:t>H</w:t>
            </w:r>
            <w:r w:rsidRPr="007C4D1A">
              <w:t>aft pośredni przód</w:t>
            </w:r>
          </w:p>
        </w:tc>
        <w:tc>
          <w:tcPr>
            <w:tcW w:w="4584" w:type="dxa"/>
            <w:vAlign w:val="center"/>
          </w:tcPr>
          <w:p w14:paraId="3BA3C0A7" w14:textId="77777777" w:rsidR="00A4147F" w:rsidRPr="00DA740B" w:rsidRDefault="00A4147F" w:rsidP="00A4147F">
            <w:pPr>
              <w:pStyle w:val="Bezodstpw"/>
            </w:pPr>
          </w:p>
        </w:tc>
      </w:tr>
      <w:tr w:rsidR="00A4147F" w:rsidRPr="001F369D" w14:paraId="66DCF6E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26D065" w14:textId="77777777" w:rsidR="00A4147F" w:rsidRPr="00D15D75" w:rsidRDefault="00A4147F" w:rsidP="00A4147F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5F1561E5" w14:textId="127CD631" w:rsidR="00A4147F" w:rsidRPr="00DA740B" w:rsidRDefault="00A4147F" w:rsidP="00A4147F">
            <w:pPr>
              <w:pStyle w:val="Bezodstpw"/>
              <w:jc w:val="left"/>
            </w:pPr>
            <w:r>
              <w:t>Krój</w:t>
            </w:r>
          </w:p>
        </w:tc>
        <w:tc>
          <w:tcPr>
            <w:tcW w:w="4583" w:type="dxa"/>
            <w:vAlign w:val="center"/>
          </w:tcPr>
          <w:p w14:paraId="525978AA" w14:textId="4251427C" w:rsidR="00A4147F" w:rsidRPr="00DA740B" w:rsidRDefault="00A4147F" w:rsidP="00A4147F">
            <w:pPr>
              <w:pStyle w:val="Bezodstpw"/>
            </w:pPr>
            <w:proofErr w:type="spellStart"/>
            <w:r>
              <w:t>Unisex</w:t>
            </w:r>
            <w:proofErr w:type="spellEnd"/>
          </w:p>
        </w:tc>
        <w:tc>
          <w:tcPr>
            <w:tcW w:w="4584" w:type="dxa"/>
            <w:vAlign w:val="center"/>
          </w:tcPr>
          <w:p w14:paraId="4D76EFDE" w14:textId="77777777" w:rsidR="00A4147F" w:rsidRPr="00DA740B" w:rsidRDefault="00A4147F" w:rsidP="00A4147F">
            <w:pPr>
              <w:pStyle w:val="Bezodstpw"/>
            </w:pPr>
          </w:p>
        </w:tc>
      </w:tr>
    </w:tbl>
    <w:p w14:paraId="321C71BF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5320F86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7DB89CF7" w14:textId="49B5BB1C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B68528A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A1A9FF7" w14:textId="77777777" w:rsidR="00AB5D15" w:rsidRPr="001F369D" w:rsidRDefault="00AB5D15" w:rsidP="00D15D75">
      <w:pPr>
        <w:pStyle w:val="Bezodstpw"/>
        <w:jc w:val="right"/>
      </w:pPr>
      <w:r w:rsidRPr="001F369D">
        <w:t>………………………………………………………………………..</w:t>
      </w:r>
    </w:p>
    <w:p w14:paraId="7A77B612" w14:textId="77777777" w:rsidR="00AB5D15" w:rsidRPr="001F369D" w:rsidRDefault="00AB5D15" w:rsidP="00D15D75">
      <w:pPr>
        <w:pStyle w:val="Bezodstpw"/>
        <w:jc w:val="right"/>
      </w:pPr>
      <w:r w:rsidRPr="001F369D">
        <w:t>podpisy osoby/osób upoważnionych do reprezentacji Oferenta</w:t>
      </w:r>
    </w:p>
    <w:sectPr w:rsidR="00AB5D15" w:rsidRPr="001F369D" w:rsidSect="00194DD5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210C06F4" w:rsidR="005377DC" w:rsidRPr="00013436" w:rsidRDefault="00B57658" w:rsidP="00194DD5">
    <w:pPr>
      <w:tabs>
        <w:tab w:val="left" w:pos="6216"/>
      </w:tabs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172FB106">
          <wp:simplePos x="0" y="0"/>
          <wp:positionH relativeFrom="page">
            <wp:posOffset>3116580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  <w:r w:rsidR="00194DD5">
      <w:rPr>
        <w:rFonts w:ascii="Calibri Light" w:hAnsi="Calibri Light" w:cs="Calibri Light"/>
        <w:noProof/>
        <w:color w:val="FFFFFF" w:themeColor="background1"/>
        <w:sz w:val="26"/>
        <w:szCs w:val="26"/>
      </w:rPr>
      <w:tab/>
    </w:r>
  </w:p>
  <w:p w14:paraId="33A9EF92" w14:textId="1BA6E310" w:rsidR="00673B10" w:rsidRPr="006D2EFB" w:rsidRDefault="00194DD5" w:rsidP="00194DD5">
    <w:pPr>
      <w:tabs>
        <w:tab w:val="left" w:pos="564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bookmarkStart w:id="1" w:name="_Hlk201669562"/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77777777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>kapitał zakładowy 1.250.000,00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8375EDF">
          <wp:simplePos x="0" y="0"/>
          <wp:positionH relativeFrom="page">
            <wp:posOffset>5261610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bookmarkEnd w:id="1"/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31BDA333">
          <wp:simplePos x="0" y="0"/>
          <wp:positionH relativeFrom="page">
            <wp:posOffset>9618980</wp:posOffset>
          </wp:positionH>
          <wp:positionV relativeFrom="page">
            <wp:posOffset>0</wp:posOffset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F681A"/>
    <w:multiLevelType w:val="hybridMultilevel"/>
    <w:tmpl w:val="F3CEB2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270654FE"/>
    <w:multiLevelType w:val="hybridMultilevel"/>
    <w:tmpl w:val="35EE5D0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E4DF9"/>
    <w:multiLevelType w:val="hybridMultilevel"/>
    <w:tmpl w:val="F95CC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9477A"/>
    <w:multiLevelType w:val="hybridMultilevel"/>
    <w:tmpl w:val="B416496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ABA0589"/>
    <w:multiLevelType w:val="hybridMultilevel"/>
    <w:tmpl w:val="35EE5D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3666D"/>
    <w:multiLevelType w:val="hybridMultilevel"/>
    <w:tmpl w:val="490E3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D7B"/>
    <w:multiLevelType w:val="hybridMultilevel"/>
    <w:tmpl w:val="ECCC0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41DC8"/>
    <w:multiLevelType w:val="hybridMultilevel"/>
    <w:tmpl w:val="8682AD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36229976">
    <w:abstractNumId w:val="9"/>
  </w:num>
  <w:num w:numId="2" w16cid:durableId="1273322697">
    <w:abstractNumId w:val="8"/>
  </w:num>
  <w:num w:numId="3" w16cid:durableId="856387275">
    <w:abstractNumId w:val="3"/>
  </w:num>
  <w:num w:numId="4" w16cid:durableId="824590759">
    <w:abstractNumId w:val="2"/>
  </w:num>
  <w:num w:numId="5" w16cid:durableId="1631596610">
    <w:abstractNumId w:val="1"/>
  </w:num>
  <w:num w:numId="6" w16cid:durableId="1185442284">
    <w:abstractNumId w:val="0"/>
  </w:num>
  <w:num w:numId="7" w16cid:durableId="1619140445">
    <w:abstractNumId w:val="7"/>
  </w:num>
  <w:num w:numId="8" w16cid:durableId="616957882">
    <w:abstractNumId w:val="6"/>
  </w:num>
  <w:num w:numId="9" w16cid:durableId="2110277374">
    <w:abstractNumId w:val="5"/>
  </w:num>
  <w:num w:numId="10" w16cid:durableId="1207258063">
    <w:abstractNumId w:val="4"/>
  </w:num>
  <w:num w:numId="11" w16cid:durableId="895581324">
    <w:abstractNumId w:val="28"/>
  </w:num>
  <w:num w:numId="12" w16cid:durableId="127404653">
    <w:abstractNumId w:val="12"/>
  </w:num>
  <w:num w:numId="13" w16cid:durableId="1784421250">
    <w:abstractNumId w:val="10"/>
  </w:num>
  <w:num w:numId="14" w16cid:durableId="1610552086">
    <w:abstractNumId w:val="20"/>
  </w:num>
  <w:num w:numId="15" w16cid:durableId="831261966">
    <w:abstractNumId w:val="30"/>
  </w:num>
  <w:num w:numId="16" w16cid:durableId="2120366877">
    <w:abstractNumId w:val="33"/>
  </w:num>
  <w:num w:numId="17" w16cid:durableId="368997252">
    <w:abstractNumId w:val="16"/>
  </w:num>
  <w:num w:numId="18" w16cid:durableId="1940672187">
    <w:abstractNumId w:val="34"/>
  </w:num>
  <w:num w:numId="19" w16cid:durableId="896629169">
    <w:abstractNumId w:val="31"/>
  </w:num>
  <w:num w:numId="20" w16cid:durableId="74397986">
    <w:abstractNumId w:val="11"/>
  </w:num>
  <w:num w:numId="21" w16cid:durableId="503134612">
    <w:abstractNumId w:val="15"/>
  </w:num>
  <w:num w:numId="22" w16cid:durableId="4412638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1003836">
    <w:abstractNumId w:val="17"/>
  </w:num>
  <w:num w:numId="24" w16cid:durableId="985281691">
    <w:abstractNumId w:val="22"/>
  </w:num>
  <w:num w:numId="25" w16cid:durableId="1299801697">
    <w:abstractNumId w:val="23"/>
  </w:num>
  <w:num w:numId="26" w16cid:durableId="1846944530">
    <w:abstractNumId w:val="13"/>
  </w:num>
  <w:num w:numId="27" w16cid:durableId="1021320439">
    <w:abstractNumId w:val="26"/>
  </w:num>
  <w:num w:numId="28" w16cid:durableId="1281956529">
    <w:abstractNumId w:val="29"/>
  </w:num>
  <w:num w:numId="29" w16cid:durableId="452018004">
    <w:abstractNumId w:val="14"/>
  </w:num>
  <w:num w:numId="30" w16cid:durableId="1597127186">
    <w:abstractNumId w:val="32"/>
  </w:num>
  <w:num w:numId="31" w16cid:durableId="1107123112">
    <w:abstractNumId w:val="24"/>
  </w:num>
  <w:num w:numId="32" w16cid:durableId="1572231262">
    <w:abstractNumId w:val="35"/>
  </w:num>
  <w:num w:numId="33" w16cid:durableId="767771766">
    <w:abstractNumId w:val="25"/>
  </w:num>
  <w:num w:numId="34" w16cid:durableId="1781219752">
    <w:abstractNumId w:val="19"/>
  </w:num>
  <w:num w:numId="35" w16cid:durableId="1606304973">
    <w:abstractNumId w:val="27"/>
  </w:num>
  <w:num w:numId="36" w16cid:durableId="2638064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19C0"/>
    <w:rsid w:val="00072781"/>
    <w:rsid w:val="00077647"/>
    <w:rsid w:val="00077EB2"/>
    <w:rsid w:val="00087FF3"/>
    <w:rsid w:val="0009301A"/>
    <w:rsid w:val="000B0755"/>
    <w:rsid w:val="000B4861"/>
    <w:rsid w:val="000C393E"/>
    <w:rsid w:val="000D3D7B"/>
    <w:rsid w:val="000E6005"/>
    <w:rsid w:val="000F32A8"/>
    <w:rsid w:val="000F4DE3"/>
    <w:rsid w:val="0010407D"/>
    <w:rsid w:val="00111091"/>
    <w:rsid w:val="00123B6E"/>
    <w:rsid w:val="0014528E"/>
    <w:rsid w:val="001661AF"/>
    <w:rsid w:val="00171AC4"/>
    <w:rsid w:val="00175431"/>
    <w:rsid w:val="00176171"/>
    <w:rsid w:val="001763C3"/>
    <w:rsid w:val="001837FB"/>
    <w:rsid w:val="00184906"/>
    <w:rsid w:val="00194DD5"/>
    <w:rsid w:val="001B043C"/>
    <w:rsid w:val="001D37CF"/>
    <w:rsid w:val="001E4E47"/>
    <w:rsid w:val="001F6786"/>
    <w:rsid w:val="001F6BED"/>
    <w:rsid w:val="00201735"/>
    <w:rsid w:val="00213D9A"/>
    <w:rsid w:val="0022264D"/>
    <w:rsid w:val="00225DB9"/>
    <w:rsid w:val="00231524"/>
    <w:rsid w:val="002344D3"/>
    <w:rsid w:val="0023511B"/>
    <w:rsid w:val="00236963"/>
    <w:rsid w:val="002369EA"/>
    <w:rsid w:val="002436C3"/>
    <w:rsid w:val="00276242"/>
    <w:rsid w:val="002B0991"/>
    <w:rsid w:val="002B2B07"/>
    <w:rsid w:val="002B3EAC"/>
    <w:rsid w:val="002C5A8A"/>
    <w:rsid w:val="002D1CE5"/>
    <w:rsid w:val="002D48BE"/>
    <w:rsid w:val="002D745D"/>
    <w:rsid w:val="002E47B6"/>
    <w:rsid w:val="002E567D"/>
    <w:rsid w:val="002F2348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64305"/>
    <w:rsid w:val="00383FD4"/>
    <w:rsid w:val="003B5849"/>
    <w:rsid w:val="003E6441"/>
    <w:rsid w:val="003F4BA3"/>
    <w:rsid w:val="003F5BAF"/>
    <w:rsid w:val="0040144E"/>
    <w:rsid w:val="00413379"/>
    <w:rsid w:val="00414487"/>
    <w:rsid w:val="004216FB"/>
    <w:rsid w:val="004335ED"/>
    <w:rsid w:val="004440C7"/>
    <w:rsid w:val="00444D7A"/>
    <w:rsid w:val="00456FBE"/>
    <w:rsid w:val="0046038E"/>
    <w:rsid w:val="004B3019"/>
    <w:rsid w:val="004B6F08"/>
    <w:rsid w:val="004D7480"/>
    <w:rsid w:val="004E1A8A"/>
    <w:rsid w:val="004F5805"/>
    <w:rsid w:val="004F5815"/>
    <w:rsid w:val="0052065D"/>
    <w:rsid w:val="00526CDD"/>
    <w:rsid w:val="005377DC"/>
    <w:rsid w:val="005400E6"/>
    <w:rsid w:val="0055460C"/>
    <w:rsid w:val="00582B6B"/>
    <w:rsid w:val="00593004"/>
    <w:rsid w:val="005C0301"/>
    <w:rsid w:val="005D1495"/>
    <w:rsid w:val="005D7284"/>
    <w:rsid w:val="0060486C"/>
    <w:rsid w:val="00612110"/>
    <w:rsid w:val="006215FF"/>
    <w:rsid w:val="00654882"/>
    <w:rsid w:val="0066285D"/>
    <w:rsid w:val="00673B10"/>
    <w:rsid w:val="006747BD"/>
    <w:rsid w:val="00685450"/>
    <w:rsid w:val="006A1873"/>
    <w:rsid w:val="006A7FD7"/>
    <w:rsid w:val="006B7D8F"/>
    <w:rsid w:val="006C4F1D"/>
    <w:rsid w:val="006D2E5F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36318"/>
    <w:rsid w:val="00753597"/>
    <w:rsid w:val="007572E7"/>
    <w:rsid w:val="007603E9"/>
    <w:rsid w:val="00771E98"/>
    <w:rsid w:val="00776C9F"/>
    <w:rsid w:val="00782311"/>
    <w:rsid w:val="00785C83"/>
    <w:rsid w:val="007A4FCE"/>
    <w:rsid w:val="007B58FC"/>
    <w:rsid w:val="007B6321"/>
    <w:rsid w:val="007C072C"/>
    <w:rsid w:val="007C315B"/>
    <w:rsid w:val="007C4D1A"/>
    <w:rsid w:val="007F1455"/>
    <w:rsid w:val="007F6EB4"/>
    <w:rsid w:val="0080347C"/>
    <w:rsid w:val="00805DF6"/>
    <w:rsid w:val="008077BF"/>
    <w:rsid w:val="00814803"/>
    <w:rsid w:val="008156AC"/>
    <w:rsid w:val="00821F16"/>
    <w:rsid w:val="00826F47"/>
    <w:rsid w:val="008301AA"/>
    <w:rsid w:val="0084396A"/>
    <w:rsid w:val="00851BF9"/>
    <w:rsid w:val="00854B7B"/>
    <w:rsid w:val="00866834"/>
    <w:rsid w:val="00867CB5"/>
    <w:rsid w:val="00871427"/>
    <w:rsid w:val="008754FE"/>
    <w:rsid w:val="008919AF"/>
    <w:rsid w:val="008A1D0A"/>
    <w:rsid w:val="008A5DBF"/>
    <w:rsid w:val="008B2062"/>
    <w:rsid w:val="008C1729"/>
    <w:rsid w:val="008C75DD"/>
    <w:rsid w:val="008D4687"/>
    <w:rsid w:val="008E04B2"/>
    <w:rsid w:val="008E6910"/>
    <w:rsid w:val="008E7F2F"/>
    <w:rsid w:val="008F209D"/>
    <w:rsid w:val="008F2CC9"/>
    <w:rsid w:val="00901F90"/>
    <w:rsid w:val="009154F2"/>
    <w:rsid w:val="00922300"/>
    <w:rsid w:val="00930878"/>
    <w:rsid w:val="00932E29"/>
    <w:rsid w:val="009348FE"/>
    <w:rsid w:val="00935C66"/>
    <w:rsid w:val="009436DB"/>
    <w:rsid w:val="00965072"/>
    <w:rsid w:val="00970A28"/>
    <w:rsid w:val="00970D51"/>
    <w:rsid w:val="00983B68"/>
    <w:rsid w:val="0099744D"/>
    <w:rsid w:val="009C260C"/>
    <w:rsid w:val="009C2D22"/>
    <w:rsid w:val="009C56EE"/>
    <w:rsid w:val="009C79D9"/>
    <w:rsid w:val="009D4C4D"/>
    <w:rsid w:val="009D75D3"/>
    <w:rsid w:val="009E4A7E"/>
    <w:rsid w:val="009F5B2B"/>
    <w:rsid w:val="00A20A29"/>
    <w:rsid w:val="00A2585F"/>
    <w:rsid w:val="00A36F46"/>
    <w:rsid w:val="00A4147F"/>
    <w:rsid w:val="00A60AB3"/>
    <w:rsid w:val="00A72BE7"/>
    <w:rsid w:val="00A74D37"/>
    <w:rsid w:val="00A85D65"/>
    <w:rsid w:val="00A86278"/>
    <w:rsid w:val="00A87FFE"/>
    <w:rsid w:val="00AA1576"/>
    <w:rsid w:val="00AA4FB6"/>
    <w:rsid w:val="00AB5620"/>
    <w:rsid w:val="00AB5D15"/>
    <w:rsid w:val="00AC2258"/>
    <w:rsid w:val="00AC5C1C"/>
    <w:rsid w:val="00AD112C"/>
    <w:rsid w:val="00AD2566"/>
    <w:rsid w:val="00AD3E35"/>
    <w:rsid w:val="00AE025A"/>
    <w:rsid w:val="00AE67A6"/>
    <w:rsid w:val="00AF1984"/>
    <w:rsid w:val="00AF3176"/>
    <w:rsid w:val="00B059E3"/>
    <w:rsid w:val="00B1001F"/>
    <w:rsid w:val="00B22B7E"/>
    <w:rsid w:val="00B35B63"/>
    <w:rsid w:val="00B57658"/>
    <w:rsid w:val="00B61F8A"/>
    <w:rsid w:val="00B86315"/>
    <w:rsid w:val="00BC0994"/>
    <w:rsid w:val="00BC67F4"/>
    <w:rsid w:val="00BD21DD"/>
    <w:rsid w:val="00BD4EC3"/>
    <w:rsid w:val="00BD6260"/>
    <w:rsid w:val="00BD6EAD"/>
    <w:rsid w:val="00BE1029"/>
    <w:rsid w:val="00BE3CAF"/>
    <w:rsid w:val="00BE7E2D"/>
    <w:rsid w:val="00BE7FE9"/>
    <w:rsid w:val="00BF191F"/>
    <w:rsid w:val="00BF55D3"/>
    <w:rsid w:val="00BF6CA1"/>
    <w:rsid w:val="00C25E6E"/>
    <w:rsid w:val="00C277A7"/>
    <w:rsid w:val="00C43EFB"/>
    <w:rsid w:val="00C52CA6"/>
    <w:rsid w:val="00C83874"/>
    <w:rsid w:val="00CA34CF"/>
    <w:rsid w:val="00CC4179"/>
    <w:rsid w:val="00CD3939"/>
    <w:rsid w:val="00CE7A05"/>
    <w:rsid w:val="00CF0FAA"/>
    <w:rsid w:val="00CF1A59"/>
    <w:rsid w:val="00D005B3"/>
    <w:rsid w:val="00D06D36"/>
    <w:rsid w:val="00D13DE1"/>
    <w:rsid w:val="00D141CD"/>
    <w:rsid w:val="00D15D75"/>
    <w:rsid w:val="00D17C18"/>
    <w:rsid w:val="00D2395A"/>
    <w:rsid w:val="00D30DC8"/>
    <w:rsid w:val="00D31CF3"/>
    <w:rsid w:val="00D37160"/>
    <w:rsid w:val="00D40690"/>
    <w:rsid w:val="00D42905"/>
    <w:rsid w:val="00D46593"/>
    <w:rsid w:val="00D53035"/>
    <w:rsid w:val="00D63357"/>
    <w:rsid w:val="00D6359F"/>
    <w:rsid w:val="00D86074"/>
    <w:rsid w:val="00D91490"/>
    <w:rsid w:val="00D92A09"/>
    <w:rsid w:val="00DD28E9"/>
    <w:rsid w:val="00DD60D6"/>
    <w:rsid w:val="00DE42E7"/>
    <w:rsid w:val="00DF2DDB"/>
    <w:rsid w:val="00E07455"/>
    <w:rsid w:val="00E07D82"/>
    <w:rsid w:val="00E14964"/>
    <w:rsid w:val="00E20A23"/>
    <w:rsid w:val="00E20CD9"/>
    <w:rsid w:val="00E23BC8"/>
    <w:rsid w:val="00E25178"/>
    <w:rsid w:val="00E65F0E"/>
    <w:rsid w:val="00E70A9E"/>
    <w:rsid w:val="00E738C2"/>
    <w:rsid w:val="00E761BB"/>
    <w:rsid w:val="00E81E48"/>
    <w:rsid w:val="00E86BFC"/>
    <w:rsid w:val="00E86ED1"/>
    <w:rsid w:val="00E90D77"/>
    <w:rsid w:val="00E9271F"/>
    <w:rsid w:val="00EB5F35"/>
    <w:rsid w:val="00EC0B65"/>
    <w:rsid w:val="00EE1C46"/>
    <w:rsid w:val="00EE413B"/>
    <w:rsid w:val="00EE493C"/>
    <w:rsid w:val="00EF10ED"/>
    <w:rsid w:val="00EF7AF8"/>
    <w:rsid w:val="00F05E79"/>
    <w:rsid w:val="00F07321"/>
    <w:rsid w:val="00F13DDF"/>
    <w:rsid w:val="00F22202"/>
    <w:rsid w:val="00F25A00"/>
    <w:rsid w:val="00F27FE2"/>
    <w:rsid w:val="00F32739"/>
    <w:rsid w:val="00F37267"/>
    <w:rsid w:val="00F74666"/>
    <w:rsid w:val="00F903A7"/>
    <w:rsid w:val="00F97351"/>
    <w:rsid w:val="00FA1E25"/>
    <w:rsid w:val="00FA48BE"/>
    <w:rsid w:val="00FA676A"/>
    <w:rsid w:val="00FA7E86"/>
    <w:rsid w:val="00FC171F"/>
    <w:rsid w:val="00FD52BA"/>
    <w:rsid w:val="00FE26EE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D15D75"/>
    <w:pPr>
      <w:spacing w:after="60" w:line="252" w:lineRule="auto"/>
      <w:jc w:val="center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233</TotalTime>
  <Pages>7</Pages>
  <Words>1102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55</cp:revision>
  <cp:lastPrinted>2021-09-23T11:47:00Z</cp:lastPrinted>
  <dcterms:created xsi:type="dcterms:W3CDTF">2025-05-08T07:00:00Z</dcterms:created>
  <dcterms:modified xsi:type="dcterms:W3CDTF">2026-03-26T11:24:00Z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